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6FDE094D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DA1F88">
        <w:rPr>
          <w:rFonts w:cs="Arial"/>
          <w:sz w:val="24"/>
          <w:szCs w:val="24"/>
        </w:rPr>
        <w:t>3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0412D4">
        <w:rPr>
          <w:rFonts w:cs="Arial"/>
          <w:color w:val="000000"/>
          <w:sz w:val="24"/>
          <w:szCs w:val="24"/>
        </w:rPr>
        <w:t>1</w:t>
      </w:r>
      <w:r w:rsidR="00F131EA">
        <w:rPr>
          <w:rFonts w:cs="Arial"/>
          <w:color w:val="000000"/>
          <w:sz w:val="24"/>
          <w:szCs w:val="24"/>
        </w:rPr>
        <w:t>9</w:t>
      </w:r>
      <w:r w:rsidR="00804DAC">
        <w:rPr>
          <w:rFonts w:cs="Arial"/>
          <w:color w:val="000000"/>
          <w:sz w:val="24"/>
          <w:szCs w:val="24"/>
        </w:rPr>
        <w:t>1</w:t>
      </w:r>
      <w:r w:rsidR="00245111">
        <w:rPr>
          <w:rFonts w:cs="Arial"/>
          <w:color w:val="000000"/>
          <w:sz w:val="24"/>
          <w:szCs w:val="24"/>
        </w:rPr>
        <w:t>5195</w:t>
      </w:r>
    </w:p>
    <w:p w14:paraId="2700B07E" w14:textId="717664ED" w:rsidR="003175E3" w:rsidRPr="00C51EC1" w:rsidRDefault="00DA1F88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Reno, NV, USA, 18 – 22 November, 2019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03530A7C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245111">
        <w:rPr>
          <w:rFonts w:ascii="Arial" w:hAnsi="Arial"/>
          <w:sz w:val="24"/>
          <w:lang w:val="en-US"/>
        </w:rPr>
        <w:t>8.11.3.3</w:t>
      </w:r>
      <w:bookmarkStart w:id="0" w:name="_GoBack"/>
      <w:bookmarkEnd w:id="0"/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60E66AA0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3713DE">
        <w:rPr>
          <w:rFonts w:ascii="Arial" w:hAnsi="Arial"/>
          <w:sz w:val="24"/>
          <w:lang w:val="en-US"/>
        </w:rPr>
        <w:t>Remaining issues on RRM measurements in non-anchor carrier for NB-IoT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44EEE2B7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1B7C5921" w14:textId="6CF1E441" w:rsidR="00804DAC" w:rsidRDefault="00922E8F" w:rsidP="00804DAC">
      <w:pPr>
        <w:rPr>
          <w:lang w:val="en-US"/>
        </w:rPr>
      </w:pPr>
      <w:r>
        <w:rPr>
          <w:lang w:val="en-US"/>
        </w:rPr>
        <w:t>In RAN4#92-Bis meeting, the following agreements were reached for RRM measurements in non-anchor carrier [1]:</w:t>
      </w:r>
    </w:p>
    <w:p w14:paraId="16CE738C" w14:textId="5474A0ED" w:rsidR="00922E8F" w:rsidRDefault="00A0412A" w:rsidP="00804DAC">
      <w:pPr>
        <w:rPr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05AE9D7B" wp14:editId="31884966">
                <wp:extent cx="5881420" cy="2295525"/>
                <wp:effectExtent l="0" t="0" r="24130" b="285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2295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53040A" w14:textId="77777777" w:rsidR="00EA4094" w:rsidRPr="00EA4094" w:rsidRDefault="00EA4094" w:rsidP="00EA4094">
                            <w:pPr>
                              <w:numPr>
                                <w:ilvl w:val="0"/>
                                <w:numId w:val="35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/>
                              <w:ind w:left="360"/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</w:pPr>
                            <w:r w:rsidRPr="00EA4094">
                              <w:rPr>
                                <w:rFonts w:eastAsia="Batang"/>
                                <w:b/>
                                <w:bCs/>
                                <w:lang w:eastAsia="zh-CN"/>
                              </w:rPr>
                              <w:t>If the following conditions are met:</w:t>
                            </w:r>
                          </w:p>
                          <w:p w14:paraId="7CCEB591" w14:textId="77777777" w:rsidR="00EA4094" w:rsidRPr="00EA4094" w:rsidRDefault="00EA4094" w:rsidP="00EA4094">
                            <w:pPr>
                              <w:numPr>
                                <w:ilvl w:val="1"/>
                                <w:numId w:val="35"/>
                              </w:numPr>
                              <w:tabs>
                                <w:tab w:val="num" w:pos="1080"/>
                              </w:tabs>
                              <w:spacing w:after="0"/>
                              <w:ind w:left="1080"/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</w:pPr>
                            <w:r w:rsidRPr="00EA4094">
                              <w:rPr>
                                <w:rFonts w:eastAsia="Batang"/>
                                <w:b/>
                                <w:bCs/>
                                <w:lang w:eastAsia="zh-CN"/>
                              </w:rPr>
                              <w:t xml:space="preserve">The relaxed cell monitoring criteria defined in TS 36.304 clause 5.2.4.12, and </w:t>
                            </w:r>
                          </w:p>
                          <w:p w14:paraId="211875E3" w14:textId="77777777" w:rsidR="00EA4094" w:rsidRPr="00EA4094" w:rsidRDefault="00EA4094" w:rsidP="00EA4094">
                            <w:pPr>
                              <w:numPr>
                                <w:ilvl w:val="1"/>
                                <w:numId w:val="35"/>
                              </w:numPr>
                              <w:tabs>
                                <w:tab w:val="num" w:pos="1080"/>
                              </w:tabs>
                              <w:spacing w:after="0"/>
                              <w:ind w:left="1080"/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</w:pPr>
                            <w:r w:rsidRPr="00EA4094">
                              <w:rPr>
                                <w:rFonts w:eastAsia="Batang"/>
                                <w:b/>
                                <w:bCs/>
                                <w:lang w:eastAsia="zh-CN"/>
                              </w:rPr>
                              <w:t xml:space="preserve">Transmit power difference of NRS between anchor carrier and non-anchor paging carrier is signalled to the UE via the existing parameter </w:t>
                            </w:r>
                            <w:r w:rsidRPr="00EA4094">
                              <w:rPr>
                                <w:rFonts w:eastAsia="Batang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  <w:t>nrs-PowerOffsetNonAnchor</w:t>
                            </w:r>
                            <w:r w:rsidRPr="00EA4094">
                              <w:rPr>
                                <w:rFonts w:eastAsia="Batang"/>
                                <w:b/>
                                <w:bCs/>
                                <w:lang w:eastAsia="zh-CN"/>
                              </w:rPr>
                              <w:t>, and</w:t>
                            </w:r>
                          </w:p>
                          <w:p w14:paraId="426F42D5" w14:textId="77777777" w:rsidR="00EA4094" w:rsidRPr="00EA4094" w:rsidRDefault="00EA4094" w:rsidP="00EA4094">
                            <w:pPr>
                              <w:numPr>
                                <w:ilvl w:val="1"/>
                                <w:numId w:val="35"/>
                              </w:numPr>
                              <w:tabs>
                                <w:tab w:val="num" w:pos="1080"/>
                              </w:tabs>
                              <w:spacing w:after="0"/>
                              <w:ind w:left="1080"/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</w:pPr>
                            <w:r w:rsidRPr="00EA4094">
                              <w:rPr>
                                <w:rFonts w:eastAsia="Batang"/>
                                <w:b/>
                                <w:bCs/>
                                <w:lang w:eastAsia="zh-CN"/>
                              </w:rPr>
                              <w:t>UE is not configured with any positioning measurements,</w:t>
                            </w:r>
                          </w:p>
                          <w:p w14:paraId="4163B627" w14:textId="77777777" w:rsidR="00EA4094" w:rsidRPr="00EA4094" w:rsidRDefault="00EA4094" w:rsidP="00EA4094">
                            <w:pPr>
                              <w:numPr>
                                <w:ilvl w:val="0"/>
                                <w:numId w:val="35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/>
                              <w:ind w:left="360"/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</w:pPr>
                            <w:r w:rsidRPr="00EA4094"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  <w:t>Then UE:</w:t>
                            </w:r>
                          </w:p>
                          <w:p w14:paraId="294FC8AA" w14:textId="77777777" w:rsidR="00EA4094" w:rsidRPr="00EA4094" w:rsidRDefault="00EA4094" w:rsidP="00EA4094">
                            <w:pPr>
                              <w:numPr>
                                <w:ilvl w:val="1"/>
                                <w:numId w:val="35"/>
                              </w:numPr>
                              <w:tabs>
                                <w:tab w:val="num" w:pos="1080"/>
                              </w:tabs>
                              <w:spacing w:after="0"/>
                              <w:ind w:left="1080"/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</w:pPr>
                            <w:r w:rsidRPr="00EA4094"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  <w:t>Stops monitoring neighbor cells</w:t>
                            </w:r>
                          </w:p>
                          <w:p w14:paraId="74D1FB12" w14:textId="77777777" w:rsidR="00EA4094" w:rsidRPr="00EA4094" w:rsidRDefault="00EA4094" w:rsidP="00EA4094">
                            <w:pPr>
                              <w:numPr>
                                <w:ilvl w:val="1"/>
                                <w:numId w:val="35"/>
                              </w:numPr>
                              <w:tabs>
                                <w:tab w:val="num" w:pos="1080"/>
                              </w:tabs>
                              <w:spacing w:after="0"/>
                              <w:ind w:left="1080"/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</w:pPr>
                            <w:r w:rsidRPr="00EA4094"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  <w:t>May stop performing NRSRP measurements on anchor carrier</w:t>
                            </w:r>
                          </w:p>
                          <w:p w14:paraId="3699CF29" w14:textId="77777777" w:rsidR="00EA4094" w:rsidRPr="00EA4094" w:rsidRDefault="00EA4094" w:rsidP="00EA4094">
                            <w:pPr>
                              <w:numPr>
                                <w:ilvl w:val="1"/>
                                <w:numId w:val="35"/>
                              </w:numPr>
                              <w:tabs>
                                <w:tab w:val="num" w:pos="1080"/>
                              </w:tabs>
                              <w:spacing w:after="0"/>
                              <w:ind w:left="1080"/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</w:pPr>
                            <w:r w:rsidRPr="00EA4094"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  <w:t>May continue to perform NRSRP measurements only on the non-anchor carrier</w:t>
                            </w:r>
                          </w:p>
                          <w:p w14:paraId="45AD27D8" w14:textId="77777777" w:rsidR="00EA4094" w:rsidRPr="00EA4094" w:rsidRDefault="00EA4094" w:rsidP="00EA4094">
                            <w:pPr>
                              <w:numPr>
                                <w:ilvl w:val="1"/>
                                <w:numId w:val="35"/>
                              </w:numPr>
                              <w:tabs>
                                <w:tab w:val="num" w:pos="1080"/>
                              </w:tabs>
                              <w:spacing w:after="0"/>
                              <w:ind w:left="1080"/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</w:pPr>
                            <w:r w:rsidRPr="00EA4094"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  <w:t>May continue to evaluate relaxed monitoring conditions using non-anchor carrier NRSRP measurements and nrs-PowerOffsetNonAnchor for translation to their equivalent NRSRP in anchor carrier</w:t>
                            </w:r>
                          </w:p>
                          <w:p w14:paraId="1EDE5C0B" w14:textId="77777777" w:rsidR="00EA4094" w:rsidRPr="00EA4094" w:rsidRDefault="00EA4094" w:rsidP="00EA4094">
                            <w:pPr>
                              <w:numPr>
                                <w:ilvl w:val="1"/>
                                <w:numId w:val="35"/>
                              </w:numPr>
                              <w:tabs>
                                <w:tab w:val="num" w:pos="1080"/>
                              </w:tabs>
                              <w:spacing w:after="0"/>
                              <w:ind w:left="1080"/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</w:pPr>
                            <w:r w:rsidRPr="00EA4094"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  <w:t xml:space="preserve">Exiting this state will be based on not fulfilling the relaxed conditions in TS 36.304 clause 5.2.4.12. </w:t>
                            </w:r>
                          </w:p>
                          <w:p w14:paraId="443D85FD" w14:textId="2BB291FB" w:rsidR="00A0412A" w:rsidRPr="00EA4094" w:rsidRDefault="00A0412A" w:rsidP="00EA4094">
                            <w:pPr>
                              <w:spacing w:after="0"/>
                              <w:rPr>
                                <w:rFonts w:eastAsia="Batang"/>
                                <w:b/>
                                <w:bCs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5AE9D7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3.1pt;height:18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">
                <v:textbox>
                  <w:txbxContent>
                    <w:p w14:paraId="2553040A" w14:textId="77777777" w:rsidR="00EA4094" w:rsidRPr="00EA4094" w:rsidRDefault="00EA4094" w:rsidP="00EA4094">
                      <w:pPr>
                        <w:numPr>
                          <w:ilvl w:val="0"/>
                          <w:numId w:val="35"/>
                        </w:numPr>
                        <w:tabs>
                          <w:tab w:val="clear" w:pos="720"/>
                          <w:tab w:val="num" w:pos="360"/>
                        </w:tabs>
                        <w:spacing w:after="0"/>
                        <w:ind w:left="360"/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</w:pPr>
                      <w:r w:rsidRPr="00EA4094">
                        <w:rPr>
                          <w:rFonts w:eastAsia="Batang"/>
                          <w:b/>
                          <w:bCs/>
                          <w:lang w:eastAsia="zh-CN"/>
                        </w:rPr>
                        <w:t>If the following conditions are met:</w:t>
                      </w:r>
                    </w:p>
                    <w:p w14:paraId="7CCEB591" w14:textId="77777777" w:rsidR="00EA4094" w:rsidRPr="00EA4094" w:rsidRDefault="00EA4094" w:rsidP="00EA4094">
                      <w:pPr>
                        <w:numPr>
                          <w:ilvl w:val="1"/>
                          <w:numId w:val="35"/>
                        </w:numPr>
                        <w:tabs>
                          <w:tab w:val="clear" w:pos="1440"/>
                          <w:tab w:val="num" w:pos="1080"/>
                        </w:tabs>
                        <w:spacing w:after="0"/>
                        <w:ind w:left="1080"/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</w:pPr>
                      <w:r w:rsidRPr="00EA4094">
                        <w:rPr>
                          <w:rFonts w:eastAsia="Batang"/>
                          <w:b/>
                          <w:bCs/>
                          <w:lang w:eastAsia="zh-CN"/>
                        </w:rPr>
                        <w:t xml:space="preserve">The relaxed cell monitoring criteria defined in TS 36.304 clause 5.2.4.12, and </w:t>
                      </w:r>
                    </w:p>
                    <w:p w14:paraId="211875E3" w14:textId="77777777" w:rsidR="00EA4094" w:rsidRPr="00EA4094" w:rsidRDefault="00EA4094" w:rsidP="00EA4094">
                      <w:pPr>
                        <w:numPr>
                          <w:ilvl w:val="1"/>
                          <w:numId w:val="35"/>
                        </w:numPr>
                        <w:tabs>
                          <w:tab w:val="clear" w:pos="1440"/>
                          <w:tab w:val="num" w:pos="1080"/>
                        </w:tabs>
                        <w:spacing w:after="0"/>
                        <w:ind w:left="1080"/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</w:pPr>
                      <w:r w:rsidRPr="00EA4094">
                        <w:rPr>
                          <w:rFonts w:eastAsia="Batang"/>
                          <w:b/>
                          <w:bCs/>
                          <w:lang w:eastAsia="zh-CN"/>
                        </w:rPr>
                        <w:t xml:space="preserve">Transmit power difference of NRS between anchor carrier and non-anchor paging carrier is signalled to the UE via the existing parameter </w:t>
                      </w:r>
                      <w:r w:rsidRPr="00EA4094">
                        <w:rPr>
                          <w:rFonts w:eastAsia="Batang"/>
                          <w:b/>
                          <w:bCs/>
                          <w:i/>
                          <w:iCs/>
                          <w:lang w:eastAsia="zh-CN"/>
                        </w:rPr>
                        <w:t>nrs-PowerOffsetNonAnchor</w:t>
                      </w:r>
                      <w:r w:rsidRPr="00EA4094">
                        <w:rPr>
                          <w:rFonts w:eastAsia="Batang"/>
                          <w:b/>
                          <w:bCs/>
                          <w:lang w:eastAsia="zh-CN"/>
                        </w:rPr>
                        <w:t>, and</w:t>
                      </w:r>
                    </w:p>
                    <w:p w14:paraId="426F42D5" w14:textId="77777777" w:rsidR="00EA4094" w:rsidRPr="00EA4094" w:rsidRDefault="00EA4094" w:rsidP="00EA4094">
                      <w:pPr>
                        <w:numPr>
                          <w:ilvl w:val="1"/>
                          <w:numId w:val="35"/>
                        </w:numPr>
                        <w:tabs>
                          <w:tab w:val="clear" w:pos="1440"/>
                          <w:tab w:val="num" w:pos="1080"/>
                        </w:tabs>
                        <w:spacing w:after="0"/>
                        <w:ind w:left="1080"/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</w:pPr>
                      <w:r w:rsidRPr="00EA4094">
                        <w:rPr>
                          <w:rFonts w:eastAsia="Batang"/>
                          <w:b/>
                          <w:bCs/>
                          <w:lang w:eastAsia="zh-CN"/>
                        </w:rPr>
                        <w:t>UE is not configured with any positioning measurements,</w:t>
                      </w:r>
                    </w:p>
                    <w:p w14:paraId="4163B627" w14:textId="77777777" w:rsidR="00EA4094" w:rsidRPr="00EA4094" w:rsidRDefault="00EA4094" w:rsidP="00EA4094">
                      <w:pPr>
                        <w:numPr>
                          <w:ilvl w:val="0"/>
                          <w:numId w:val="35"/>
                        </w:numPr>
                        <w:tabs>
                          <w:tab w:val="clear" w:pos="720"/>
                          <w:tab w:val="num" w:pos="360"/>
                        </w:tabs>
                        <w:spacing w:after="0"/>
                        <w:ind w:left="360"/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</w:pPr>
                      <w:r w:rsidRPr="00EA4094"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  <w:t>Then UE:</w:t>
                      </w:r>
                    </w:p>
                    <w:p w14:paraId="294FC8AA" w14:textId="77777777" w:rsidR="00EA4094" w:rsidRPr="00EA4094" w:rsidRDefault="00EA4094" w:rsidP="00EA4094">
                      <w:pPr>
                        <w:numPr>
                          <w:ilvl w:val="1"/>
                          <w:numId w:val="35"/>
                        </w:numPr>
                        <w:tabs>
                          <w:tab w:val="clear" w:pos="1440"/>
                          <w:tab w:val="num" w:pos="1080"/>
                        </w:tabs>
                        <w:spacing w:after="0"/>
                        <w:ind w:left="1080"/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</w:pPr>
                      <w:r w:rsidRPr="00EA4094"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  <w:t>Stops monitoring neighbor cells</w:t>
                      </w:r>
                    </w:p>
                    <w:p w14:paraId="74D1FB12" w14:textId="77777777" w:rsidR="00EA4094" w:rsidRPr="00EA4094" w:rsidRDefault="00EA4094" w:rsidP="00EA4094">
                      <w:pPr>
                        <w:numPr>
                          <w:ilvl w:val="1"/>
                          <w:numId w:val="35"/>
                        </w:numPr>
                        <w:tabs>
                          <w:tab w:val="clear" w:pos="1440"/>
                          <w:tab w:val="num" w:pos="1080"/>
                        </w:tabs>
                        <w:spacing w:after="0"/>
                        <w:ind w:left="1080"/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</w:pPr>
                      <w:r w:rsidRPr="00EA4094"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  <w:t>May stop performing NRSRP measurements on anchor carrier</w:t>
                      </w:r>
                    </w:p>
                    <w:p w14:paraId="3699CF29" w14:textId="77777777" w:rsidR="00EA4094" w:rsidRPr="00EA4094" w:rsidRDefault="00EA4094" w:rsidP="00EA4094">
                      <w:pPr>
                        <w:numPr>
                          <w:ilvl w:val="1"/>
                          <w:numId w:val="35"/>
                        </w:numPr>
                        <w:tabs>
                          <w:tab w:val="clear" w:pos="1440"/>
                          <w:tab w:val="num" w:pos="1080"/>
                        </w:tabs>
                        <w:spacing w:after="0"/>
                        <w:ind w:left="1080"/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</w:pPr>
                      <w:r w:rsidRPr="00EA4094"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  <w:t>May continue to perform NRSRP measurements only on the non-anchor carrier</w:t>
                      </w:r>
                    </w:p>
                    <w:p w14:paraId="45AD27D8" w14:textId="77777777" w:rsidR="00EA4094" w:rsidRPr="00EA4094" w:rsidRDefault="00EA4094" w:rsidP="00EA4094">
                      <w:pPr>
                        <w:numPr>
                          <w:ilvl w:val="1"/>
                          <w:numId w:val="35"/>
                        </w:numPr>
                        <w:tabs>
                          <w:tab w:val="clear" w:pos="1440"/>
                          <w:tab w:val="num" w:pos="1080"/>
                        </w:tabs>
                        <w:spacing w:after="0"/>
                        <w:ind w:left="1080"/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</w:pPr>
                      <w:r w:rsidRPr="00EA4094"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  <w:t>May continue to evaluate relaxed monitoring conditions using non-anchor carrier NRSRP measurements and nrs-PowerOffsetNonAnchor for translation to their equivalent NRSRP in anchor carrier</w:t>
                      </w:r>
                    </w:p>
                    <w:p w14:paraId="1EDE5C0B" w14:textId="77777777" w:rsidR="00EA4094" w:rsidRPr="00EA4094" w:rsidRDefault="00EA4094" w:rsidP="00EA4094">
                      <w:pPr>
                        <w:numPr>
                          <w:ilvl w:val="1"/>
                          <w:numId w:val="35"/>
                        </w:numPr>
                        <w:tabs>
                          <w:tab w:val="clear" w:pos="1440"/>
                          <w:tab w:val="num" w:pos="1080"/>
                        </w:tabs>
                        <w:spacing w:after="0"/>
                        <w:ind w:left="1080"/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</w:pPr>
                      <w:r w:rsidRPr="00EA4094"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  <w:t xml:space="preserve">Exiting this state will be based on not fulfilling the relaxed conditions in TS 36.304 clause 5.2.4.12. </w:t>
                      </w:r>
                    </w:p>
                    <w:p w14:paraId="443D85FD" w14:textId="2BB291FB" w:rsidR="00A0412A" w:rsidRPr="00EA4094" w:rsidRDefault="00A0412A" w:rsidP="00EA4094">
                      <w:pPr>
                        <w:spacing w:after="0"/>
                        <w:rPr>
                          <w:rFonts w:eastAsia="Batang"/>
                          <w:b/>
                          <w:bCs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94E79E5" w14:textId="4A3F3F57" w:rsidR="00EA4094" w:rsidRDefault="00EA4094" w:rsidP="00804DAC">
      <w:pPr>
        <w:rPr>
          <w:lang w:val="en-US"/>
        </w:rPr>
      </w:pPr>
      <w:r>
        <w:rPr>
          <w:lang w:val="en-US"/>
        </w:rPr>
        <w:t>The remaining issues on this topic were also outlined as follows:</w:t>
      </w:r>
    </w:p>
    <w:p w14:paraId="776DBCED" w14:textId="37DEDBE5" w:rsidR="00EA4094" w:rsidRDefault="00073152" w:rsidP="00804DAC">
      <w:pPr>
        <w:rPr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6C4A6A75" wp14:editId="4D350925">
                <wp:extent cx="5881420" cy="1590675"/>
                <wp:effectExtent l="0" t="0" r="24130" b="28575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159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9DFB39" w14:textId="77777777" w:rsidR="007844FC" w:rsidRPr="007844FC" w:rsidRDefault="007844FC" w:rsidP="007844FC">
                            <w:pPr>
                              <w:numPr>
                                <w:ilvl w:val="0"/>
                                <w:numId w:val="36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/>
                              <w:ind w:left="360"/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</w:pPr>
                            <w:r w:rsidRPr="007844FC">
                              <w:rPr>
                                <w:rFonts w:eastAsia="Batang"/>
                                <w:b/>
                                <w:bCs/>
                                <w:lang w:eastAsia="zh-CN"/>
                              </w:rPr>
                              <w:t>Issue 1:</w:t>
                            </w:r>
                          </w:p>
                          <w:p w14:paraId="42BB8336" w14:textId="77777777" w:rsidR="007844FC" w:rsidRPr="007844FC" w:rsidRDefault="007844FC" w:rsidP="007844FC">
                            <w:pPr>
                              <w:numPr>
                                <w:ilvl w:val="0"/>
                                <w:numId w:val="37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/>
                              <w:ind w:left="360"/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</w:pPr>
                            <w:r w:rsidRPr="007844FC">
                              <w:rPr>
                                <w:rFonts w:eastAsia="Batang"/>
                                <w:b/>
                                <w:bCs/>
                                <w:lang w:eastAsia="zh-CN"/>
                              </w:rPr>
                              <w:t xml:space="preserve">For the sparse PO case, there are sufficient number of NRS subframes available for performing NRSRP measurement on the non-anchor carrier. </w:t>
                            </w:r>
                          </w:p>
                          <w:p w14:paraId="2EA58FBA" w14:textId="77777777" w:rsidR="007844FC" w:rsidRPr="007844FC" w:rsidRDefault="007844FC" w:rsidP="007844FC">
                            <w:pPr>
                              <w:numPr>
                                <w:ilvl w:val="0"/>
                                <w:numId w:val="37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/>
                              <w:ind w:left="360"/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</w:pPr>
                            <w:r w:rsidRPr="007844FC">
                              <w:rPr>
                                <w:rFonts w:eastAsia="Batang"/>
                                <w:b/>
                                <w:bCs/>
                                <w:lang w:eastAsia="zh-CN"/>
                              </w:rPr>
                              <w:t>In the non-sparse PO case, the feasibility of conducting serving cell NRSRP measurement is FFS once further agreement has been reached with regard to N and M configurations in RAN1,</w:t>
                            </w:r>
                          </w:p>
                          <w:p w14:paraId="208795A2" w14:textId="5FD08BF0" w:rsidR="007844FC" w:rsidRPr="007844FC" w:rsidRDefault="007844FC" w:rsidP="007844FC">
                            <w:pPr>
                              <w:spacing w:after="0"/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Batang"/>
                                <w:b/>
                                <w:bCs/>
                                <w:lang w:eastAsia="zh-CN"/>
                              </w:rPr>
                              <w:t xml:space="preserve">       </w:t>
                            </w:r>
                            <w:r w:rsidRPr="007844FC">
                              <w:rPr>
                                <w:rFonts w:eastAsia="Batang"/>
                                <w:b/>
                                <w:bCs/>
                                <w:lang w:eastAsia="zh-CN"/>
                              </w:rPr>
                              <w:t xml:space="preserve">where N= number of NRS subframes starting from the subframe containing the PO, i.e., within the </w:t>
                            </w:r>
                            <w:r>
                              <w:rPr>
                                <w:rFonts w:eastAsia="Batang"/>
                                <w:b/>
                                <w:bCs/>
                                <w:lang w:eastAsia="zh-CN"/>
                              </w:rPr>
                              <w:t xml:space="preserve">  </w:t>
                            </w:r>
                            <w:r w:rsidRPr="007844FC">
                              <w:rPr>
                                <w:rFonts w:eastAsia="Batang"/>
                                <w:b/>
                                <w:bCs/>
                                <w:lang w:eastAsia="zh-CN"/>
                              </w:rPr>
                              <w:t>NPDCCH search space</w:t>
                            </w:r>
                            <w:r w:rsidRPr="007844FC"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  <w:t xml:space="preserve">, and </w:t>
                            </w:r>
                            <w:r w:rsidRPr="007844FC">
                              <w:rPr>
                                <w:rFonts w:eastAsia="Batang"/>
                                <w:b/>
                                <w:bCs/>
                                <w:lang w:eastAsia="zh-CN"/>
                              </w:rPr>
                              <w:t>M= number of NRS subframe before the subframe containing the PO.</w:t>
                            </w:r>
                          </w:p>
                          <w:p w14:paraId="0C843123" w14:textId="77777777" w:rsidR="007844FC" w:rsidRPr="007844FC" w:rsidRDefault="007844FC" w:rsidP="007844FC">
                            <w:pPr>
                              <w:numPr>
                                <w:ilvl w:val="0"/>
                                <w:numId w:val="38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/>
                              <w:ind w:left="360"/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</w:pPr>
                            <w:r w:rsidRPr="007844FC"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  <w:t>Issue 2:</w:t>
                            </w:r>
                          </w:p>
                          <w:p w14:paraId="465DB18E" w14:textId="77777777" w:rsidR="007844FC" w:rsidRPr="007844FC" w:rsidRDefault="007844FC" w:rsidP="007844FC">
                            <w:pPr>
                              <w:numPr>
                                <w:ilvl w:val="0"/>
                                <w:numId w:val="39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/>
                              <w:ind w:left="360"/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</w:pPr>
                            <w:r w:rsidRPr="007844FC">
                              <w:rPr>
                                <w:rFonts w:eastAsia="Batang"/>
                                <w:b/>
                                <w:bCs/>
                                <w:lang w:eastAsia="zh-CN"/>
                              </w:rPr>
                              <w:t>Filtering the samples from anchor and non-anchor carriers is FFS</w:t>
                            </w:r>
                          </w:p>
                          <w:p w14:paraId="40370022" w14:textId="77777777" w:rsidR="00073152" w:rsidRPr="00EA4094" w:rsidRDefault="00073152" w:rsidP="007844FC">
                            <w:pPr>
                              <w:spacing w:after="0"/>
                              <w:rPr>
                                <w:rFonts w:eastAsia="Batang"/>
                                <w:b/>
                                <w:bCs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4A6A75" id="Text Box 1" o:spid="_x0000_s1027" type="#_x0000_t202" style="width:463.1pt;height:125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">
                <v:textbox>
                  <w:txbxContent>
                    <w:p w14:paraId="379DFB39" w14:textId="77777777" w:rsidR="007844FC" w:rsidRPr="007844FC" w:rsidRDefault="007844FC" w:rsidP="007844FC">
                      <w:pPr>
                        <w:numPr>
                          <w:ilvl w:val="0"/>
                          <w:numId w:val="36"/>
                        </w:numPr>
                        <w:tabs>
                          <w:tab w:val="clear" w:pos="720"/>
                          <w:tab w:val="num" w:pos="360"/>
                        </w:tabs>
                        <w:spacing w:after="0"/>
                        <w:ind w:left="360"/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</w:pPr>
                      <w:r w:rsidRPr="007844FC">
                        <w:rPr>
                          <w:rFonts w:eastAsia="Batang"/>
                          <w:b/>
                          <w:bCs/>
                          <w:lang w:eastAsia="zh-CN"/>
                        </w:rPr>
                        <w:t>Issue 1:</w:t>
                      </w:r>
                    </w:p>
                    <w:p w14:paraId="42BB8336" w14:textId="77777777" w:rsidR="007844FC" w:rsidRPr="007844FC" w:rsidRDefault="007844FC" w:rsidP="007844FC">
                      <w:pPr>
                        <w:numPr>
                          <w:ilvl w:val="0"/>
                          <w:numId w:val="37"/>
                        </w:numPr>
                        <w:tabs>
                          <w:tab w:val="clear" w:pos="720"/>
                          <w:tab w:val="num" w:pos="360"/>
                        </w:tabs>
                        <w:spacing w:after="0"/>
                        <w:ind w:left="360"/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</w:pPr>
                      <w:r w:rsidRPr="007844FC">
                        <w:rPr>
                          <w:rFonts w:eastAsia="Batang"/>
                          <w:b/>
                          <w:bCs/>
                          <w:lang w:eastAsia="zh-CN"/>
                        </w:rPr>
                        <w:t xml:space="preserve">For the sparse PO case, there are sufficient number of NRS subframes available for performing NRSRP measurement on the non-anchor carrier. </w:t>
                      </w:r>
                    </w:p>
                    <w:p w14:paraId="2EA58FBA" w14:textId="77777777" w:rsidR="007844FC" w:rsidRPr="007844FC" w:rsidRDefault="007844FC" w:rsidP="007844FC">
                      <w:pPr>
                        <w:numPr>
                          <w:ilvl w:val="0"/>
                          <w:numId w:val="37"/>
                        </w:numPr>
                        <w:tabs>
                          <w:tab w:val="clear" w:pos="720"/>
                          <w:tab w:val="num" w:pos="360"/>
                        </w:tabs>
                        <w:spacing w:after="0"/>
                        <w:ind w:left="360"/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</w:pPr>
                      <w:r w:rsidRPr="007844FC">
                        <w:rPr>
                          <w:rFonts w:eastAsia="Batang"/>
                          <w:b/>
                          <w:bCs/>
                          <w:lang w:eastAsia="zh-CN"/>
                        </w:rPr>
                        <w:t>In the non-sparse PO case, the feasibility of conducting serving cell NRSRP measurement is FFS once further agreement has been reached with regard to N and M configurations in RAN1,</w:t>
                      </w:r>
                    </w:p>
                    <w:p w14:paraId="208795A2" w14:textId="5FD08BF0" w:rsidR="007844FC" w:rsidRPr="007844FC" w:rsidRDefault="007844FC" w:rsidP="007844FC">
                      <w:pPr>
                        <w:spacing w:after="0"/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eastAsia="Batang"/>
                          <w:b/>
                          <w:bCs/>
                          <w:lang w:eastAsia="zh-CN"/>
                        </w:rPr>
                        <w:t xml:space="preserve">       </w:t>
                      </w:r>
                      <w:r w:rsidRPr="007844FC">
                        <w:rPr>
                          <w:rFonts w:eastAsia="Batang"/>
                          <w:b/>
                          <w:bCs/>
                          <w:lang w:eastAsia="zh-CN"/>
                        </w:rPr>
                        <w:t xml:space="preserve">where N= number of NRS subframes starting from the subframe containing the PO, i.e., within the </w:t>
                      </w:r>
                      <w:r>
                        <w:rPr>
                          <w:rFonts w:eastAsia="Batang"/>
                          <w:b/>
                          <w:bCs/>
                          <w:lang w:eastAsia="zh-CN"/>
                        </w:rPr>
                        <w:t xml:space="preserve">  </w:t>
                      </w:r>
                      <w:r w:rsidRPr="007844FC">
                        <w:rPr>
                          <w:rFonts w:eastAsia="Batang"/>
                          <w:b/>
                          <w:bCs/>
                          <w:lang w:eastAsia="zh-CN"/>
                        </w:rPr>
                        <w:t>NPDCCH search space</w:t>
                      </w:r>
                      <w:r w:rsidRPr="007844FC"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  <w:t xml:space="preserve">, and </w:t>
                      </w:r>
                      <w:r w:rsidRPr="007844FC">
                        <w:rPr>
                          <w:rFonts w:eastAsia="Batang"/>
                          <w:b/>
                          <w:bCs/>
                          <w:lang w:eastAsia="zh-CN"/>
                        </w:rPr>
                        <w:t>M= number of NRS subframe before the subframe containing the PO.</w:t>
                      </w:r>
                    </w:p>
                    <w:p w14:paraId="0C843123" w14:textId="77777777" w:rsidR="007844FC" w:rsidRPr="007844FC" w:rsidRDefault="007844FC" w:rsidP="007844FC">
                      <w:pPr>
                        <w:numPr>
                          <w:ilvl w:val="0"/>
                          <w:numId w:val="38"/>
                        </w:numPr>
                        <w:tabs>
                          <w:tab w:val="clear" w:pos="720"/>
                          <w:tab w:val="num" w:pos="360"/>
                        </w:tabs>
                        <w:spacing w:after="0"/>
                        <w:ind w:left="360"/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</w:pPr>
                      <w:r w:rsidRPr="007844FC"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  <w:t>Issue 2:</w:t>
                      </w:r>
                    </w:p>
                    <w:p w14:paraId="465DB18E" w14:textId="77777777" w:rsidR="007844FC" w:rsidRPr="007844FC" w:rsidRDefault="007844FC" w:rsidP="007844FC">
                      <w:pPr>
                        <w:numPr>
                          <w:ilvl w:val="0"/>
                          <w:numId w:val="39"/>
                        </w:numPr>
                        <w:tabs>
                          <w:tab w:val="clear" w:pos="720"/>
                          <w:tab w:val="num" w:pos="360"/>
                        </w:tabs>
                        <w:spacing w:after="0"/>
                        <w:ind w:left="360"/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</w:pPr>
                      <w:r w:rsidRPr="007844FC">
                        <w:rPr>
                          <w:rFonts w:eastAsia="Batang"/>
                          <w:b/>
                          <w:bCs/>
                          <w:lang w:eastAsia="zh-CN"/>
                        </w:rPr>
                        <w:t>Filtering the samples from anchor and non-anchor carriers is FFS</w:t>
                      </w:r>
                    </w:p>
                    <w:p w14:paraId="40370022" w14:textId="77777777" w:rsidR="00073152" w:rsidRPr="00EA4094" w:rsidRDefault="00073152" w:rsidP="007844FC">
                      <w:pPr>
                        <w:spacing w:after="0"/>
                        <w:rPr>
                          <w:rFonts w:eastAsia="Batang"/>
                          <w:b/>
                          <w:bCs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BA6B3A9" w14:textId="4E8364D8" w:rsidR="007104FE" w:rsidRPr="00804DAC" w:rsidRDefault="007104FE" w:rsidP="00804DAC">
      <w:pPr>
        <w:rPr>
          <w:lang w:val="en-US"/>
        </w:rPr>
      </w:pPr>
      <w:r>
        <w:rPr>
          <w:lang w:val="en-US"/>
        </w:rPr>
        <w:t xml:space="preserve">In this paper, we discuss the remaining issues on this topic. </w:t>
      </w:r>
    </w:p>
    <w:p w14:paraId="2D0D5189" w14:textId="095F13F2" w:rsidR="00C51EC1" w:rsidRDefault="007104FE" w:rsidP="00C51EC1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530805C1" w14:textId="5FE5831E" w:rsidR="0005179F" w:rsidRDefault="004003A2" w:rsidP="004003A2">
      <w:pPr>
        <w:pStyle w:val="Heading2"/>
        <w:rPr>
          <w:lang w:val="en-US"/>
        </w:rPr>
      </w:pPr>
      <w:r>
        <w:rPr>
          <w:lang w:val="en-US"/>
        </w:rPr>
        <w:t xml:space="preserve"> </w:t>
      </w:r>
      <w:r w:rsidR="00FA024A">
        <w:rPr>
          <w:lang w:val="en-US"/>
        </w:rPr>
        <w:t>Non-sparse paging occasions</w:t>
      </w:r>
    </w:p>
    <w:p w14:paraId="02E3FEA7" w14:textId="7DC76B6D" w:rsidR="00FA024A" w:rsidRDefault="00A278ED" w:rsidP="00FA024A">
      <w:pPr>
        <w:rPr>
          <w:lang w:val="en-US"/>
        </w:rPr>
      </w:pPr>
      <w:r>
        <w:rPr>
          <w:lang w:val="en-US"/>
        </w:rPr>
        <w:t xml:space="preserve">In the previous RAN1 meeting, that </w:t>
      </w:r>
      <w:r w:rsidR="00C649CD">
        <w:rPr>
          <w:lang w:val="en-US"/>
        </w:rPr>
        <w:t xml:space="preserve">pairs of </w:t>
      </w:r>
      <m:oMath>
        <m:r>
          <w:rPr>
            <w:rFonts w:ascii="Cambria Math" w:hAnsi="Cambria Math"/>
            <w:lang w:val="en-US"/>
          </w:rPr>
          <m:t>(M,N)</m:t>
        </m:r>
      </m:oMath>
      <w:r w:rsidR="00C649CD">
        <w:rPr>
          <w:lang w:val="en-US"/>
        </w:rPr>
        <w:t xml:space="preserve"> were agreed for </w:t>
      </w:r>
      <w:r w:rsidR="00A90724">
        <w:rPr>
          <w:lang w:val="en-US"/>
        </w:rPr>
        <w:t xml:space="preserve">non-sparse paging occasions as </w:t>
      </w:r>
      <w:r w:rsidR="00B96A8A">
        <w:rPr>
          <w:lang w:val="en-US"/>
        </w:rPr>
        <w:t>in Table 1</w:t>
      </w:r>
      <w:r w:rsidR="00A90724">
        <w:rPr>
          <w:lang w:val="en-US"/>
        </w:rPr>
        <w:t>:</w:t>
      </w:r>
    </w:p>
    <w:p w14:paraId="0797742F" w14:textId="12A56883" w:rsidR="00B96A8A" w:rsidRDefault="00B96A8A" w:rsidP="00B96A8A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B0D11">
        <w:rPr>
          <w:noProof/>
        </w:rPr>
        <w:t>1</w:t>
      </w:r>
      <w:r>
        <w:fldChar w:fldCharType="end"/>
      </w:r>
      <w:r>
        <w:t xml:space="preserve"> Values of (M,N) for non-sparse paging occasions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330"/>
        <w:gridCol w:w="264"/>
      </w:tblGrid>
      <w:tr w:rsidR="006936E4" w:rsidRPr="003C55BA" w14:paraId="16410D92" w14:textId="77777777" w:rsidTr="00B96A8A">
        <w:trPr>
          <w:jc w:val="center"/>
        </w:trPr>
        <w:tc>
          <w:tcPr>
            <w:tcW w:w="4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0A2F2AA" w14:textId="77777777" w:rsidR="006936E4" w:rsidRPr="003C55BA" w:rsidRDefault="006936E4">
            <w:pPr>
              <w:autoSpaceDE w:val="0"/>
              <w:autoSpaceDN w:val="0"/>
              <w:spacing w:before="60" w:after="60"/>
              <w:jc w:val="center"/>
              <w:rPr>
                <w:lang w:val="en-US"/>
              </w:rPr>
            </w:pPr>
            <w:r w:rsidRPr="003C55BA">
              <w:rPr>
                <w:b/>
                <w:bCs/>
              </w:rPr>
              <w:t>nB</w:t>
            </w:r>
          </w:p>
        </w:tc>
        <w:tc>
          <w:tcPr>
            <w:tcW w:w="3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6440CE6" w14:textId="77777777" w:rsidR="006936E4" w:rsidRPr="003C55BA" w:rsidRDefault="006936E4">
            <w:pPr>
              <w:autoSpaceDE w:val="0"/>
              <w:autoSpaceDN w:val="0"/>
              <w:spacing w:before="60" w:after="60"/>
              <w:jc w:val="center"/>
            </w:pPr>
            <w:r w:rsidRPr="003C55BA">
              <w:rPr>
                <w:b/>
                <w:bCs/>
                <w:color w:val="000000"/>
              </w:rPr>
              <w:t>M</w:t>
            </w:r>
          </w:p>
        </w:tc>
        <w:tc>
          <w:tcPr>
            <w:tcW w:w="2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BAF7C50" w14:textId="77777777" w:rsidR="006936E4" w:rsidRPr="003C55BA" w:rsidRDefault="006936E4">
            <w:pPr>
              <w:autoSpaceDE w:val="0"/>
              <w:autoSpaceDN w:val="0"/>
              <w:spacing w:before="60" w:after="60"/>
              <w:jc w:val="center"/>
            </w:pPr>
            <w:r w:rsidRPr="003C55BA">
              <w:rPr>
                <w:b/>
                <w:bCs/>
                <w:color w:val="000000"/>
              </w:rPr>
              <w:t>N</w:t>
            </w:r>
          </w:p>
        </w:tc>
      </w:tr>
      <w:tr w:rsidR="006936E4" w:rsidRPr="003C55BA" w14:paraId="79B1B6BC" w14:textId="77777777" w:rsidTr="00B96A8A">
        <w:trPr>
          <w:jc w:val="center"/>
        </w:trPr>
        <w:tc>
          <w:tcPr>
            <w:tcW w:w="4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8B2620B" w14:textId="77777777" w:rsidR="006936E4" w:rsidRPr="003C55BA" w:rsidRDefault="006936E4">
            <w:pPr>
              <w:autoSpaceDE w:val="0"/>
              <w:autoSpaceDN w:val="0"/>
              <w:spacing w:before="60" w:after="60"/>
              <w:jc w:val="center"/>
            </w:pPr>
            <w:r w:rsidRPr="003C55BA">
              <w:t>4T</w:t>
            </w:r>
          </w:p>
        </w:tc>
        <w:tc>
          <w:tcPr>
            <w:tcW w:w="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E682F30" w14:textId="77777777" w:rsidR="006936E4" w:rsidRPr="003C55BA" w:rsidRDefault="006936E4">
            <w:pPr>
              <w:autoSpaceDE w:val="0"/>
              <w:autoSpaceDN w:val="0"/>
              <w:spacing w:before="60" w:after="60"/>
              <w:jc w:val="center"/>
            </w:pPr>
            <w:r w:rsidRPr="003C55BA">
              <w:t>1</w:t>
            </w:r>
          </w:p>
        </w:tc>
        <w:tc>
          <w:tcPr>
            <w:tcW w:w="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DE7338F" w14:textId="77777777" w:rsidR="006936E4" w:rsidRPr="003C55BA" w:rsidRDefault="006936E4">
            <w:pPr>
              <w:autoSpaceDE w:val="0"/>
              <w:autoSpaceDN w:val="0"/>
              <w:spacing w:before="60" w:after="60"/>
              <w:jc w:val="center"/>
            </w:pPr>
            <w:r w:rsidRPr="003C55BA">
              <w:t>0</w:t>
            </w:r>
          </w:p>
        </w:tc>
      </w:tr>
      <w:tr w:rsidR="006936E4" w:rsidRPr="003C55BA" w14:paraId="5189C40E" w14:textId="77777777" w:rsidTr="00B96A8A">
        <w:trPr>
          <w:jc w:val="center"/>
        </w:trPr>
        <w:tc>
          <w:tcPr>
            <w:tcW w:w="4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1BC3692" w14:textId="77777777" w:rsidR="006936E4" w:rsidRPr="003C55BA" w:rsidRDefault="006936E4">
            <w:pPr>
              <w:autoSpaceDE w:val="0"/>
              <w:autoSpaceDN w:val="0"/>
              <w:spacing w:before="60" w:after="60"/>
              <w:jc w:val="center"/>
            </w:pPr>
            <w:r w:rsidRPr="003C55BA">
              <w:t>2T</w:t>
            </w:r>
          </w:p>
        </w:tc>
        <w:tc>
          <w:tcPr>
            <w:tcW w:w="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C8644A6" w14:textId="77777777" w:rsidR="006936E4" w:rsidRPr="003C55BA" w:rsidRDefault="006936E4">
            <w:pPr>
              <w:autoSpaceDE w:val="0"/>
              <w:autoSpaceDN w:val="0"/>
              <w:spacing w:before="60" w:after="60"/>
              <w:jc w:val="center"/>
            </w:pPr>
            <w:r w:rsidRPr="003C55BA">
              <w:t>2</w:t>
            </w:r>
          </w:p>
        </w:tc>
        <w:tc>
          <w:tcPr>
            <w:tcW w:w="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6046453" w14:textId="77777777" w:rsidR="006936E4" w:rsidRPr="003C55BA" w:rsidRDefault="006936E4">
            <w:pPr>
              <w:autoSpaceDE w:val="0"/>
              <w:autoSpaceDN w:val="0"/>
              <w:spacing w:before="60" w:after="60"/>
              <w:jc w:val="center"/>
            </w:pPr>
            <w:r w:rsidRPr="003C55BA">
              <w:t>0</w:t>
            </w:r>
          </w:p>
        </w:tc>
      </w:tr>
      <w:tr w:rsidR="006936E4" w:rsidRPr="003C55BA" w14:paraId="462ADC84" w14:textId="77777777" w:rsidTr="00B96A8A">
        <w:trPr>
          <w:jc w:val="center"/>
        </w:trPr>
        <w:tc>
          <w:tcPr>
            <w:tcW w:w="4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D332940" w14:textId="77777777" w:rsidR="006936E4" w:rsidRPr="003C55BA" w:rsidRDefault="006936E4">
            <w:pPr>
              <w:autoSpaceDE w:val="0"/>
              <w:autoSpaceDN w:val="0"/>
              <w:spacing w:before="60" w:after="60"/>
              <w:jc w:val="center"/>
            </w:pPr>
            <w:r w:rsidRPr="003C55BA">
              <w:t>T</w:t>
            </w:r>
          </w:p>
        </w:tc>
        <w:tc>
          <w:tcPr>
            <w:tcW w:w="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EC23FC3" w14:textId="77777777" w:rsidR="006936E4" w:rsidRPr="003C55BA" w:rsidRDefault="006936E4">
            <w:pPr>
              <w:autoSpaceDE w:val="0"/>
              <w:autoSpaceDN w:val="0"/>
              <w:spacing w:before="60" w:after="60"/>
              <w:jc w:val="center"/>
            </w:pPr>
            <w:r w:rsidRPr="003C55BA">
              <w:t>5</w:t>
            </w:r>
          </w:p>
        </w:tc>
        <w:tc>
          <w:tcPr>
            <w:tcW w:w="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D14E892" w14:textId="77777777" w:rsidR="006936E4" w:rsidRPr="003C55BA" w:rsidRDefault="006936E4">
            <w:pPr>
              <w:autoSpaceDE w:val="0"/>
              <w:autoSpaceDN w:val="0"/>
              <w:spacing w:before="60" w:after="60"/>
              <w:jc w:val="center"/>
            </w:pPr>
            <w:r w:rsidRPr="003C55BA">
              <w:t>0</w:t>
            </w:r>
          </w:p>
        </w:tc>
      </w:tr>
      <w:tr w:rsidR="006936E4" w:rsidRPr="003C55BA" w14:paraId="5A8E5255" w14:textId="77777777" w:rsidTr="00B96A8A">
        <w:trPr>
          <w:jc w:val="center"/>
        </w:trPr>
        <w:tc>
          <w:tcPr>
            <w:tcW w:w="4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55A859F" w14:textId="77777777" w:rsidR="006936E4" w:rsidRPr="003C55BA" w:rsidRDefault="006936E4">
            <w:pPr>
              <w:autoSpaceDE w:val="0"/>
              <w:autoSpaceDN w:val="0"/>
              <w:spacing w:before="60" w:after="60"/>
              <w:jc w:val="center"/>
            </w:pPr>
            <w:r w:rsidRPr="003C55BA">
              <w:t>T/2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CC52484" w14:textId="77777777" w:rsidR="006936E4" w:rsidRPr="003C55BA" w:rsidRDefault="006936E4">
            <w:pPr>
              <w:autoSpaceDE w:val="0"/>
              <w:autoSpaceDN w:val="0"/>
              <w:spacing w:before="60" w:after="60"/>
              <w:jc w:val="center"/>
            </w:pPr>
            <w:r w:rsidRPr="003C55BA">
              <w:t>10</w:t>
            </w:r>
          </w:p>
        </w:tc>
        <w:tc>
          <w:tcPr>
            <w:tcW w:w="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216AA41" w14:textId="77777777" w:rsidR="006936E4" w:rsidRPr="003C55BA" w:rsidRDefault="006936E4">
            <w:pPr>
              <w:autoSpaceDE w:val="0"/>
              <w:autoSpaceDN w:val="0"/>
              <w:spacing w:before="60" w:after="60"/>
              <w:jc w:val="center"/>
            </w:pPr>
            <w:r w:rsidRPr="003C55BA">
              <w:t>0</w:t>
            </w:r>
          </w:p>
        </w:tc>
      </w:tr>
    </w:tbl>
    <w:p w14:paraId="2B92F3D9" w14:textId="458FCA92" w:rsidR="00A90724" w:rsidRDefault="00A90724" w:rsidP="00FA024A">
      <w:pPr>
        <w:rPr>
          <w:lang w:val="en-US"/>
        </w:rPr>
      </w:pPr>
    </w:p>
    <w:p w14:paraId="79031F85" w14:textId="6C351BC1" w:rsidR="003F6BCF" w:rsidRDefault="001B0D11" w:rsidP="003F6BCF">
      <w:pPr>
        <w:rPr>
          <w:lang w:val="en-US"/>
        </w:rPr>
      </w:pPr>
      <w:r>
        <w:rPr>
          <w:lang w:val="en-US"/>
        </w:rPr>
        <w:t>Table 2 shows the arrangement of NRS subframes with respect to non-sparse paging occasions</w:t>
      </w:r>
      <w:r w:rsidR="00F93F62">
        <w:rPr>
          <w:lang w:val="en-US"/>
        </w:rPr>
        <w:t xml:space="preserve"> where yellow cells </w:t>
      </w:r>
      <w:r w:rsidR="000B4345">
        <w:rPr>
          <w:lang w:val="en-US"/>
        </w:rPr>
        <w:t>indicate the subframes with NRS and ‘x’ indicate a paging occasion</w:t>
      </w:r>
      <w:r>
        <w:rPr>
          <w:lang w:val="en-US"/>
        </w:rPr>
        <w:t xml:space="preserve">. </w:t>
      </w:r>
      <w:r w:rsidR="00D84E16">
        <w:rPr>
          <w:lang w:val="en-US"/>
        </w:rPr>
        <w:t>I</w:t>
      </w:r>
      <w:r w:rsidR="00E82F63">
        <w:rPr>
          <w:lang w:val="en-US"/>
        </w:rPr>
        <w:t xml:space="preserve">n </w:t>
      </w:r>
      <w:r w:rsidR="005869E2">
        <w:rPr>
          <w:lang w:val="en-US"/>
        </w:rPr>
        <w:t>non-sparse PO</w:t>
      </w:r>
      <w:r w:rsidR="00E82F63">
        <w:rPr>
          <w:lang w:val="en-US"/>
        </w:rPr>
        <w:t xml:space="preserve">, M </w:t>
      </w:r>
      <w:r w:rsidR="00D2706E">
        <w:rPr>
          <w:lang w:val="en-US"/>
        </w:rPr>
        <w:t xml:space="preserve">refers to the first M subframes out of 10 subframes </w:t>
      </w:r>
      <w:r w:rsidR="007B558A">
        <w:rPr>
          <w:lang w:val="en-US"/>
        </w:rPr>
        <w:t xml:space="preserve">before a paging occasion. </w:t>
      </w:r>
      <w:r w:rsidR="002E55D0">
        <w:rPr>
          <w:lang w:val="en-US"/>
        </w:rPr>
        <w:t xml:space="preserve">As an example, with </w:t>
      </w:r>
      <m:oMath>
        <m:r>
          <w:rPr>
            <w:rFonts w:ascii="Cambria Math" w:hAnsi="Cambria Math"/>
            <w:lang w:val="en-US"/>
          </w:rPr>
          <m:t>nB=T</m:t>
        </m:r>
      </m:oMath>
      <w:r w:rsidR="0055315C">
        <w:rPr>
          <w:lang w:val="en-US"/>
        </w:rPr>
        <w:t xml:space="preserve"> and </w:t>
      </w:r>
      <m:oMath>
        <m:r>
          <w:rPr>
            <w:rFonts w:ascii="Cambria Math" w:hAnsi="Cambria Math"/>
            <w:lang w:val="en-US"/>
          </w:rPr>
          <m:t>M=5,</m:t>
        </m:r>
      </m:oMath>
      <w:r w:rsidR="00303262">
        <w:rPr>
          <w:lang w:val="en-US"/>
        </w:rPr>
        <w:t xml:space="preserve"> the </w:t>
      </w:r>
      <w:r w:rsidR="00455554">
        <w:rPr>
          <w:lang w:val="en-US"/>
        </w:rPr>
        <w:t>subframes</w:t>
      </w:r>
      <w:r w:rsidR="004D1DCA">
        <w:rPr>
          <w:lang w:val="en-US"/>
        </w:rPr>
        <w:t>#</w:t>
      </w:r>
      <w:r w:rsidR="00455554">
        <w:rPr>
          <w:lang w:val="en-US"/>
        </w:rPr>
        <w:t xml:space="preserve"> </w:t>
      </w:r>
      <w:r w:rsidR="003B30C7">
        <w:rPr>
          <w:lang w:val="en-US"/>
        </w:rPr>
        <w:t>9-13</w:t>
      </w:r>
      <w:r w:rsidR="00157128">
        <w:rPr>
          <w:lang w:val="en-US"/>
        </w:rPr>
        <w:t xml:space="preserve"> are NRS subframes corresponding to the paging occasion in subframe</w:t>
      </w:r>
      <w:r w:rsidR="004D1DCA">
        <w:rPr>
          <w:lang w:val="en-US"/>
        </w:rPr>
        <w:t xml:space="preserve">#19. </w:t>
      </w:r>
      <w:r w:rsidR="00157128">
        <w:rPr>
          <w:lang w:val="en-US"/>
        </w:rPr>
        <w:t xml:space="preserve"> </w:t>
      </w:r>
    </w:p>
    <w:p w14:paraId="279763F3" w14:textId="3F86747D" w:rsidR="001B0D11" w:rsidRDefault="001B0D11" w:rsidP="001B0D11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Arrangement of NRS subframes with respect to non-sparse paging occasions</w:t>
      </w:r>
    </w:p>
    <w:tbl>
      <w:tblPr>
        <w:tblW w:w="1091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</w:tblGrid>
      <w:tr w:rsidR="00406874" w:rsidRPr="009D399B" w14:paraId="1527E610" w14:textId="77777777" w:rsidTr="001B0D11">
        <w:trPr>
          <w:trHeight w:val="128"/>
          <w:jc w:val="center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DD3891" w14:textId="77777777" w:rsidR="00406874" w:rsidRPr="009D399B" w:rsidRDefault="00406874">
            <w:pPr>
              <w:rPr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CFC0E8" w14:textId="77777777" w:rsidR="00406874" w:rsidRPr="009D399B" w:rsidRDefault="00406874">
            <w:pPr>
              <w:jc w:val="right"/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2860E4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19F825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51A42B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13E1DC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CC7F66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405B06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F0CF65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5123D8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D8DA41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39BFB6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7C89A1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B8972A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8C1082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62146E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B6AB8F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E0607E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E2AFEC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83A4AA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50BC83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5CD49F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5581DF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642500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EC3471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A47273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C75D60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55FD2B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DE5DE6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C4FD05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2B990E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29</w:t>
            </w:r>
          </w:p>
        </w:tc>
      </w:tr>
      <w:tr w:rsidR="00406874" w:rsidRPr="009D399B" w14:paraId="11B8A19D" w14:textId="77777777" w:rsidTr="001B0D11">
        <w:trPr>
          <w:trHeight w:val="128"/>
          <w:jc w:val="center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B19F6C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4T</w:t>
            </w: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3DC122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271974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086AC2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F45272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0B9B35" w14:textId="77777777" w:rsidR="00406874" w:rsidRPr="009D399B" w:rsidRDefault="00406874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4E1825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011FC0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2C008F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1E58CD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4164B3" w14:textId="77777777" w:rsidR="00406874" w:rsidRPr="009D399B" w:rsidRDefault="00406874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C0F1A7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039092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CE2974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18F6B9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BDD7CB" w14:textId="77777777" w:rsidR="00406874" w:rsidRPr="009D399B" w:rsidRDefault="00406874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0C769E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2F4638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A59C61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6CEB09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81A225" w14:textId="77777777" w:rsidR="00406874" w:rsidRPr="009D399B" w:rsidRDefault="00406874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363DC8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ED016A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5C1EBE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1433B2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0FF0E1" w14:textId="77777777" w:rsidR="00406874" w:rsidRPr="009D399B" w:rsidRDefault="00406874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98D0EF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9461EE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7D99BC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7FBCEE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7FC536" w14:textId="77777777" w:rsidR="00406874" w:rsidRPr="009D399B" w:rsidRDefault="00406874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</w:tr>
      <w:tr w:rsidR="00406874" w:rsidRPr="009D399B" w14:paraId="2AC8FE99" w14:textId="77777777" w:rsidTr="001B0D11">
        <w:trPr>
          <w:trHeight w:val="128"/>
          <w:jc w:val="center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1CC30C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2T</w:t>
            </w: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739A59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F50CE4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FC6862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3D647A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444CE1" w14:textId="77777777" w:rsidR="00406874" w:rsidRPr="009D399B" w:rsidRDefault="00406874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45FBD4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DAAE50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5DF2AD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33B8DB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477384" w14:textId="77777777" w:rsidR="00406874" w:rsidRPr="009D399B" w:rsidRDefault="00406874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274D25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C75523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1A119C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2244BE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B41A46" w14:textId="77777777" w:rsidR="00406874" w:rsidRPr="009D399B" w:rsidRDefault="00406874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609C76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5F3B13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6A2A6E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EAB8B1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BC4C85" w14:textId="77777777" w:rsidR="00406874" w:rsidRPr="009D399B" w:rsidRDefault="00406874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D06BA6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BE9746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BE1559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45C4A8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9657C1" w14:textId="77777777" w:rsidR="00406874" w:rsidRPr="009D399B" w:rsidRDefault="00406874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B16CDD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AA4DC1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759525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E7707B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D2CF76" w14:textId="77777777" w:rsidR="00406874" w:rsidRPr="009D399B" w:rsidRDefault="00406874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</w:tr>
      <w:tr w:rsidR="00406874" w:rsidRPr="009D399B" w14:paraId="62A1205D" w14:textId="77777777" w:rsidTr="001B0D11">
        <w:trPr>
          <w:trHeight w:val="128"/>
          <w:jc w:val="center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DBFEBB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T</w:t>
            </w: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C85341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2EC040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9236B5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49A755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A518BB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B2A841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EDBC27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57E549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03CF14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2BF686" w14:textId="77777777" w:rsidR="00406874" w:rsidRPr="009D399B" w:rsidRDefault="00406874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9D5EBB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47DC91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E555BB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16C379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55C46A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5CC69D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3C400B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7192A8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13F465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93CC36" w14:textId="77777777" w:rsidR="00406874" w:rsidRPr="009D399B" w:rsidRDefault="00406874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0E27D5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1AE5A8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E91840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542E42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7F801C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625564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729F0B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4C27EF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A4EBD7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F88626" w14:textId="77777777" w:rsidR="00406874" w:rsidRPr="009D399B" w:rsidRDefault="00406874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</w:tr>
      <w:tr w:rsidR="00406874" w:rsidRPr="009D399B" w14:paraId="5E8CD9E7" w14:textId="77777777" w:rsidTr="001B0D11">
        <w:trPr>
          <w:trHeight w:val="128"/>
          <w:jc w:val="center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636F51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T/2</w:t>
            </w: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B266F8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250B30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2B1B23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BCDA5D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121B04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A3649C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578DC3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E64A8D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C705D2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373A36" w14:textId="77777777" w:rsidR="00406874" w:rsidRPr="009D399B" w:rsidRDefault="00406874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C0D2D5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64E51C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B631B3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9D614B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AA35BE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DC760B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A94A6D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992DE8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831637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F81C42" w14:textId="77777777" w:rsidR="00406874" w:rsidRPr="009D399B" w:rsidRDefault="00406874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611FD6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0F4B5A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CAAA38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F0D6BF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6B4443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26A750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ED9456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606CC7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39D758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074EFD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</w:tr>
    </w:tbl>
    <w:p w14:paraId="62A6565A" w14:textId="203E0E4D" w:rsidR="00D106B9" w:rsidRDefault="00D106B9" w:rsidP="003F6BCF">
      <w:pPr>
        <w:rPr>
          <w:rFonts w:ascii="Calibri" w:eastAsiaTheme="minorHAnsi" w:hAnsi="Calibri" w:cs="Calibri"/>
          <w:sz w:val="22"/>
          <w:szCs w:val="22"/>
        </w:rPr>
      </w:pPr>
    </w:p>
    <w:p w14:paraId="07B760B7" w14:textId="73E87F4A" w:rsidR="00D106B9" w:rsidRDefault="00D106B9" w:rsidP="003F6BCF">
      <w:pPr>
        <w:rPr>
          <w:rFonts w:eastAsiaTheme="minorEastAsia"/>
        </w:rPr>
      </w:pPr>
      <w:r>
        <w:rPr>
          <w:rFonts w:eastAsiaTheme="minorHAnsi"/>
        </w:rPr>
        <w:t xml:space="preserve">It is evident that in the case of </w:t>
      </w:r>
      <m:oMath>
        <m:r>
          <w:rPr>
            <w:rFonts w:ascii="Cambria Math" w:eastAsiaTheme="minorHAnsi" w:hAnsi="Cambria Math"/>
          </w:rPr>
          <m:t>nB=T/2</m:t>
        </m:r>
      </m:oMath>
      <w:r>
        <w:rPr>
          <w:rFonts w:eastAsiaTheme="minorEastAsia"/>
        </w:rPr>
        <w:t xml:space="preserve">, there are enough number of NRS subframes </w:t>
      </w:r>
      <w:r w:rsidR="00A1263B">
        <w:rPr>
          <w:rFonts w:eastAsiaTheme="minorEastAsia"/>
        </w:rPr>
        <w:t xml:space="preserve">to enable RRM measurements on the non-anchor carrier. However, every other PO has NRS subframes. In our view, UE should still be allowed to perform RRM measurements on the non-anchor carrier if </w:t>
      </w:r>
      <w:r w:rsidR="000462FE">
        <w:rPr>
          <w:rFonts w:eastAsiaTheme="minorEastAsia"/>
        </w:rPr>
        <w:t xml:space="preserve">in DRX cycles corresponding to </w:t>
      </w:r>
      <w:r w:rsidR="00B15478">
        <w:rPr>
          <w:rFonts w:eastAsiaTheme="minorEastAsia"/>
        </w:rPr>
        <w:t>PO with NRS subframes preceding it</w:t>
      </w:r>
      <w:r w:rsidR="00587903">
        <w:rPr>
          <w:rFonts w:eastAsiaTheme="minorEastAsia"/>
        </w:rPr>
        <w:t xml:space="preserve"> as</w:t>
      </w:r>
      <w:r w:rsidR="00B15478">
        <w:rPr>
          <w:rFonts w:eastAsiaTheme="minorEastAsia"/>
        </w:rPr>
        <w:t xml:space="preserve"> UE has this knowledge</w:t>
      </w:r>
      <w:r w:rsidR="00587903">
        <w:rPr>
          <w:rFonts w:eastAsiaTheme="minorEastAsia"/>
        </w:rPr>
        <w:t xml:space="preserve">. </w:t>
      </w:r>
    </w:p>
    <w:p w14:paraId="39684061" w14:textId="6DAD454D" w:rsidR="00B6319C" w:rsidRPr="00CF07A0" w:rsidRDefault="00B6319C" w:rsidP="003F6BCF">
      <w:pPr>
        <w:rPr>
          <w:rFonts w:eastAsiaTheme="minorEastAsia"/>
          <w:b/>
          <w:bCs/>
        </w:rPr>
      </w:pPr>
      <w:r w:rsidRPr="00CF07A0">
        <w:rPr>
          <w:rFonts w:eastAsiaTheme="minorEastAsia"/>
          <w:b/>
          <w:bCs/>
        </w:rPr>
        <w:t xml:space="preserve">Observation 1. </w:t>
      </w:r>
      <w:r w:rsidRPr="00CF07A0">
        <w:rPr>
          <w:rFonts w:eastAsiaTheme="minorHAnsi"/>
          <w:b/>
          <w:bCs/>
        </w:rPr>
        <w:t xml:space="preserve">In the case of </w:t>
      </w:r>
      <m:oMath>
        <m:r>
          <m:rPr>
            <m:sty m:val="bi"/>
          </m:rPr>
          <w:rPr>
            <w:rFonts w:ascii="Cambria Math" w:eastAsiaTheme="minorHAnsi" w:hAnsi="Cambria Math"/>
          </w:rPr>
          <m:t>nB=T/2</m:t>
        </m:r>
      </m:oMath>
      <w:r w:rsidRPr="00CF07A0">
        <w:rPr>
          <w:rFonts w:eastAsiaTheme="minorEastAsia"/>
          <w:b/>
          <w:bCs/>
        </w:rPr>
        <w:t>, there are enough number of NRS subframes to enable RRM measurements on the non-anchor carrier. However, every other PO has NRS subframes.</w:t>
      </w:r>
    </w:p>
    <w:p w14:paraId="4389F716" w14:textId="20334C1E" w:rsidR="006A5DBE" w:rsidRPr="00CF07A0" w:rsidRDefault="006C7D74" w:rsidP="006A5DBE">
      <w:pPr>
        <w:rPr>
          <w:rFonts w:eastAsiaTheme="minorEastAsia"/>
          <w:b/>
          <w:bCs/>
        </w:rPr>
      </w:pPr>
      <w:r w:rsidRPr="00CF07A0">
        <w:rPr>
          <w:rFonts w:eastAsiaTheme="minorEastAsia"/>
          <w:b/>
          <w:bCs/>
        </w:rPr>
        <w:t xml:space="preserve">Proposal 1. </w:t>
      </w:r>
      <w:r w:rsidR="006A5DBE" w:rsidRPr="00CF07A0">
        <w:rPr>
          <w:rFonts w:eastAsiaTheme="minorEastAsia"/>
          <w:b/>
          <w:bCs/>
        </w:rPr>
        <w:t xml:space="preserve">UE to be allowed to perform RRM measurements on the non-anchor carrier if in DRX cycles corresponding to PO with NRS subframes preceding it as UE has this knowledge. </w:t>
      </w:r>
    </w:p>
    <w:p w14:paraId="2F1B59CC" w14:textId="0F76E557" w:rsidR="006C7D74" w:rsidRDefault="00D51E55" w:rsidP="003F6BCF">
      <w:pPr>
        <w:rPr>
          <w:rFonts w:eastAsiaTheme="minorEastAsia"/>
        </w:rPr>
      </w:pPr>
      <w:r>
        <w:rPr>
          <w:rFonts w:eastAsiaTheme="minorHAnsi"/>
        </w:rPr>
        <w:t>In denser scenarios, there are less than 10 subframes with NRS</w:t>
      </w:r>
      <w:r w:rsidR="00A327A7">
        <w:rPr>
          <w:rFonts w:eastAsiaTheme="minorHAnsi"/>
        </w:rPr>
        <w:t xml:space="preserve">. However, these scenarios are very unlikely to occur in real-life. </w:t>
      </w:r>
      <w:r w:rsidR="00745E6E">
        <w:rPr>
          <w:rFonts w:eastAsiaTheme="minorHAnsi"/>
        </w:rPr>
        <w:t xml:space="preserve">With such dense POs, </w:t>
      </w:r>
      <w:r w:rsidR="0024454C">
        <w:rPr>
          <w:rFonts w:eastAsiaTheme="minorHAnsi"/>
        </w:rPr>
        <w:t xml:space="preserve">the number of subframes with NRS </w:t>
      </w:r>
      <w:r w:rsidR="00BA7266">
        <w:rPr>
          <w:rFonts w:eastAsiaTheme="minorHAnsi"/>
        </w:rPr>
        <w:t xml:space="preserve">are close to each other so UE can potentially </w:t>
      </w:r>
      <w:r w:rsidR="00237C55">
        <w:rPr>
          <w:rFonts w:eastAsiaTheme="minorHAnsi"/>
        </w:rPr>
        <w:t xml:space="preserve">stay awake </w:t>
      </w:r>
      <w:r w:rsidR="001D33BC">
        <w:rPr>
          <w:rFonts w:eastAsiaTheme="minorHAnsi"/>
        </w:rPr>
        <w:t xml:space="preserve">longer and capture enough NRS subframes for a measurement. </w:t>
      </w:r>
      <w:r w:rsidR="00753471">
        <w:rPr>
          <w:rFonts w:eastAsiaTheme="minorHAnsi"/>
        </w:rPr>
        <w:t xml:space="preserve">We have no strong view for these scenarios </w:t>
      </w:r>
      <w:r w:rsidR="00317DCF">
        <w:rPr>
          <w:rFonts w:eastAsiaTheme="minorHAnsi"/>
        </w:rPr>
        <w:t xml:space="preserve">due to their unlikely occurrence and </w:t>
      </w:r>
      <w:r w:rsidR="00A91D29">
        <w:rPr>
          <w:rFonts w:eastAsiaTheme="minorHAnsi"/>
        </w:rPr>
        <w:t xml:space="preserve">can think of two options for moving forward: 1) disallow RRM measurements in non-anchor carrier for </w:t>
      </w:r>
      <m:oMath>
        <m:r>
          <w:rPr>
            <w:rFonts w:ascii="Cambria Math" w:eastAsiaTheme="minorHAnsi" w:hAnsi="Cambria Math"/>
          </w:rPr>
          <m:t>nB&lt;T/2</m:t>
        </m:r>
      </m:oMath>
      <w:r w:rsidR="00636165">
        <w:rPr>
          <w:rFonts w:eastAsiaTheme="minorEastAsia"/>
        </w:rPr>
        <w:t>, 2) allow it but leave</w:t>
      </w:r>
      <w:r w:rsidR="00987A2F">
        <w:rPr>
          <w:rFonts w:eastAsiaTheme="minorEastAsia"/>
        </w:rPr>
        <w:t xml:space="preserve"> to UE implementation and not specify requirements for </w:t>
      </w:r>
      <w:r w:rsidR="00CF07A0">
        <w:rPr>
          <w:rFonts w:eastAsiaTheme="minorEastAsia"/>
        </w:rPr>
        <w:t>them.</w:t>
      </w:r>
    </w:p>
    <w:p w14:paraId="5F48F51F" w14:textId="3436994A" w:rsidR="00CF07A0" w:rsidRPr="00CF07A0" w:rsidRDefault="00CF07A0" w:rsidP="003F6BCF">
      <w:pPr>
        <w:rPr>
          <w:rFonts w:eastAsiaTheme="minorEastAsia"/>
          <w:b/>
          <w:bCs/>
        </w:rPr>
      </w:pPr>
      <w:r w:rsidRPr="00CF07A0">
        <w:rPr>
          <w:rFonts w:eastAsiaTheme="minorEastAsia"/>
          <w:b/>
          <w:bCs/>
        </w:rPr>
        <w:t xml:space="preserve">Proposal 2. RAN4 to discuss RRM measurements on non-anchor carrier </w:t>
      </w:r>
      <w:r w:rsidRPr="00CF07A0">
        <w:rPr>
          <w:rFonts w:eastAsiaTheme="minorHAnsi"/>
          <w:b/>
          <w:bCs/>
        </w:rPr>
        <w:t xml:space="preserve">for </w:t>
      </w:r>
      <m:oMath>
        <m:r>
          <m:rPr>
            <m:sty m:val="bi"/>
          </m:rPr>
          <w:rPr>
            <w:rFonts w:ascii="Cambria Math" w:eastAsiaTheme="minorHAnsi" w:hAnsi="Cambria Math"/>
          </w:rPr>
          <m:t>nB&lt;T/2</m:t>
        </m:r>
      </m:oMath>
      <w:r w:rsidRPr="00CF07A0">
        <w:rPr>
          <w:rFonts w:eastAsiaTheme="minorEastAsia"/>
          <w:b/>
          <w:bCs/>
        </w:rPr>
        <w:t>:</w:t>
      </w:r>
    </w:p>
    <w:p w14:paraId="30FB78FD" w14:textId="6E9A7669" w:rsidR="00CF07A0" w:rsidRPr="00CF07A0" w:rsidRDefault="00CF07A0" w:rsidP="00CF07A0">
      <w:pPr>
        <w:pStyle w:val="ListParagraph"/>
        <w:numPr>
          <w:ilvl w:val="0"/>
          <w:numId w:val="40"/>
        </w:numPr>
        <w:rPr>
          <w:rFonts w:eastAsiaTheme="minorHAnsi"/>
          <w:b/>
          <w:bCs/>
          <w:sz w:val="20"/>
          <w:szCs w:val="20"/>
        </w:rPr>
      </w:pPr>
      <w:r w:rsidRPr="00CF07A0">
        <w:rPr>
          <w:rFonts w:eastAsiaTheme="minorHAnsi"/>
          <w:b/>
          <w:bCs/>
          <w:sz w:val="20"/>
          <w:szCs w:val="20"/>
        </w:rPr>
        <w:t>Option 1: disallow RRM measurements in non-anchor carrier</w:t>
      </w:r>
    </w:p>
    <w:p w14:paraId="36BD88AA" w14:textId="736E58DF" w:rsidR="00CF07A0" w:rsidRPr="00CF07A0" w:rsidRDefault="00CF07A0" w:rsidP="00CF07A0">
      <w:pPr>
        <w:pStyle w:val="ListParagraph"/>
        <w:numPr>
          <w:ilvl w:val="0"/>
          <w:numId w:val="40"/>
        </w:numPr>
        <w:rPr>
          <w:rFonts w:eastAsiaTheme="minorHAnsi"/>
          <w:b/>
          <w:bCs/>
          <w:sz w:val="20"/>
          <w:szCs w:val="20"/>
        </w:rPr>
      </w:pPr>
      <w:r w:rsidRPr="00CF07A0">
        <w:rPr>
          <w:rFonts w:eastAsiaTheme="minorHAnsi"/>
          <w:b/>
          <w:bCs/>
          <w:sz w:val="20"/>
          <w:szCs w:val="20"/>
        </w:rPr>
        <w:t>Option 2: allow it but leave it to UE implementation and not specify requirements for them</w:t>
      </w:r>
    </w:p>
    <w:p w14:paraId="7D3580FD" w14:textId="53DE11C9" w:rsidR="003F6BCF" w:rsidRDefault="00A973FF" w:rsidP="00A973FF">
      <w:pPr>
        <w:pStyle w:val="Heading2"/>
        <w:rPr>
          <w:lang w:val="en-US"/>
        </w:rPr>
      </w:pPr>
      <w:r>
        <w:rPr>
          <w:lang w:val="en-US"/>
        </w:rPr>
        <w:t xml:space="preserve"> </w:t>
      </w:r>
      <w:r w:rsidR="00297A41">
        <w:rPr>
          <w:lang w:val="en-US"/>
        </w:rPr>
        <w:t xml:space="preserve">Filtering measurements </w:t>
      </w:r>
      <w:r w:rsidR="00F830CE">
        <w:rPr>
          <w:lang w:val="en-US"/>
        </w:rPr>
        <w:t>of anchor and non-anchor</w:t>
      </w:r>
    </w:p>
    <w:p w14:paraId="095D3E5E" w14:textId="59FD00B0" w:rsidR="00F830CE" w:rsidRDefault="007E1334" w:rsidP="00F830CE">
      <w:pPr>
        <w:rPr>
          <w:lang w:val="en-US"/>
        </w:rPr>
      </w:pPr>
      <w:r>
        <w:rPr>
          <w:lang w:val="en-US"/>
        </w:rPr>
        <w:t xml:space="preserve">Per previous agreements, only NRSRP can be measured in non-anchor carrier. </w:t>
      </w:r>
      <w:r w:rsidR="00F9078E">
        <w:rPr>
          <w:lang w:val="en-US"/>
        </w:rPr>
        <w:t xml:space="preserve">The issue that has been raised is how the measurements </w:t>
      </w:r>
      <w:r w:rsidR="005C71B0">
        <w:rPr>
          <w:lang w:val="en-US"/>
        </w:rPr>
        <w:t xml:space="preserve">from anchor and non-anchor carrier can be filtered together. This situation can occur if UE </w:t>
      </w:r>
      <w:r w:rsidR="00123BFD">
        <w:rPr>
          <w:lang w:val="en-US"/>
        </w:rPr>
        <w:t xml:space="preserve">decides to drop back to anchor carrier for resynchronization </w:t>
      </w:r>
      <w:r w:rsidR="00F55BFA">
        <w:rPr>
          <w:lang w:val="en-US"/>
        </w:rPr>
        <w:t xml:space="preserve">or other purposes but still has to perform filtering of NRSRP measurements across DRX cycles (e.g., for serving cell evaluation). </w:t>
      </w:r>
    </w:p>
    <w:p w14:paraId="5A10379A" w14:textId="7F34E187" w:rsidR="00AD0A32" w:rsidRDefault="00AD0A32" w:rsidP="00F830CE">
      <w:pPr>
        <w:rPr>
          <w:rFonts w:eastAsia="Batang"/>
          <w:lang w:val="en-US" w:eastAsia="zh-CN"/>
        </w:rPr>
      </w:pPr>
      <w:r>
        <w:rPr>
          <w:lang w:val="en-US"/>
        </w:rPr>
        <w:t xml:space="preserve">As agreed in last RAN4 meeting, the NRSRP measurement on the non-anchor carrier can be translated to its equivalent in anchor carrier via the parameter </w:t>
      </w:r>
      <w:r w:rsidR="00EA4094" w:rsidRPr="00EA4094">
        <w:rPr>
          <w:rFonts w:eastAsia="Batang"/>
          <w:i/>
          <w:iCs/>
          <w:lang w:val="en-US" w:eastAsia="zh-CN"/>
        </w:rPr>
        <w:t>nrs-PowerOffsetNonAnchor</w:t>
      </w:r>
      <w:r w:rsidR="004B79B6">
        <w:rPr>
          <w:rFonts w:eastAsia="Batang"/>
          <w:i/>
          <w:iCs/>
          <w:lang w:val="en-US" w:eastAsia="zh-CN"/>
        </w:rPr>
        <w:t xml:space="preserve">. </w:t>
      </w:r>
      <w:r w:rsidR="004B79B6">
        <w:rPr>
          <w:rFonts w:eastAsia="Batang"/>
          <w:lang w:val="en-US" w:eastAsia="zh-CN"/>
        </w:rPr>
        <w:t xml:space="preserve">After this translation, both metrics (NRSRP from anchor and NRSRP from non-anchor) are in </w:t>
      </w:r>
      <w:r w:rsidR="00D922E6">
        <w:rPr>
          <w:rFonts w:eastAsia="Batang"/>
          <w:lang w:val="en-US" w:eastAsia="zh-CN"/>
        </w:rPr>
        <w:t>common domain and can be combined or filtered together</w:t>
      </w:r>
      <w:r w:rsidR="00CA3CFD">
        <w:rPr>
          <w:rFonts w:eastAsia="Batang"/>
          <w:lang w:val="en-US" w:eastAsia="zh-CN"/>
        </w:rPr>
        <w:t>.</w:t>
      </w:r>
      <w:r w:rsidR="00535290">
        <w:rPr>
          <w:rFonts w:eastAsia="Batang"/>
          <w:lang w:val="en-US" w:eastAsia="zh-CN"/>
        </w:rPr>
        <w:t xml:space="preserve"> For example, assuming that filtering operation is simply an averaging function</w:t>
      </w:r>
      <w:r w:rsidR="002913BA">
        <w:rPr>
          <w:rFonts w:eastAsia="Batang"/>
          <w:lang w:val="en-US" w:eastAsia="zh-CN"/>
        </w:rPr>
        <w:t>, then:</w:t>
      </w:r>
    </w:p>
    <w:p w14:paraId="2ABCF03B" w14:textId="2FA71D1C" w:rsidR="002913BA" w:rsidRPr="00E072B0" w:rsidRDefault="00E072B0" w:rsidP="00F830CE">
      <w:pPr>
        <w:rPr>
          <w:rFonts w:eastAsia="Batang"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w:lastRenderedPageBreak/>
            <m:t>NRSR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P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=NRSR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lang w:val="en-US"/>
                </w:rPr>
                <m:t>non-anchor</m:t>
              </m:r>
            </m:sub>
          </m:sSub>
          <m:r>
            <w:rPr>
              <w:rFonts w:ascii="Cambria Math" w:hAnsi="Cambria Math"/>
              <w:lang w:val="en-US"/>
            </w:rPr>
            <m:t>.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nrsPowerOffsetNonAnchor</m:t>
              </m:r>
            </m:e>
          </m:d>
        </m:oMath>
      </m:oMathPara>
    </w:p>
    <w:p w14:paraId="18CCBDF4" w14:textId="568785A5" w:rsidR="00823D32" w:rsidRPr="00823D32" w:rsidRDefault="00245111" w:rsidP="00F830CE">
      <w:pPr>
        <w:rPr>
          <w:rFonts w:eastAsia="Batang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eastAsia="Batang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eastAsia="Batang" w:hAnsi="Cambria Math"/>
                  <w:lang w:val="en-US"/>
                </w:rPr>
                <m:t>NRSRP</m:t>
              </m:r>
            </m:e>
          </m:acc>
          <m:r>
            <w:rPr>
              <w:rFonts w:ascii="Cambria Math" w:eastAsia="Batang" w:hAnsi="Cambria Math"/>
              <w:lang w:val="en-US"/>
            </w:rPr>
            <m:t>=0.5</m:t>
          </m:r>
          <m:d>
            <m:dPr>
              <m:ctrlPr>
                <w:rPr>
                  <w:rFonts w:ascii="Cambria Math" w:eastAsia="Batang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="Batang" w:hAnsi="Cambria Math"/>
                  <w:lang w:val="en-US"/>
                </w:rPr>
                <m:t>NRSR</m:t>
              </m:r>
              <m:sSup>
                <m:sSupPr>
                  <m:ctrlPr>
                    <w:rPr>
                      <w:rFonts w:ascii="Cambria Math" w:eastAsia="Batang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="Batang" w:hAnsi="Cambria Math"/>
                      <w:lang w:val="en-US"/>
                    </w:rPr>
                    <m:t>P</m:t>
                  </m:r>
                </m:e>
                <m:sup>
                  <m:r>
                    <w:rPr>
                      <w:rFonts w:ascii="Cambria Math" w:eastAsia="Batang" w:hAnsi="Cambria Math"/>
                      <w:lang w:val="en-US"/>
                    </w:rPr>
                    <m:t>'</m:t>
                  </m:r>
                </m:sup>
              </m:sSup>
              <m:r>
                <w:rPr>
                  <w:rFonts w:ascii="Cambria Math" w:eastAsia="Batang" w:hAnsi="Cambria Math"/>
                  <w:lang w:val="en-US"/>
                </w:rPr>
                <m:t>+NRSR</m:t>
              </m:r>
              <m:sSub>
                <m:sSubPr>
                  <m:ctrlPr>
                    <w:rPr>
                      <w:rFonts w:ascii="Cambria Math" w:eastAsia="Batang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="Batang" w:hAnsi="Cambria Math"/>
                      <w:lang w:val="en-US"/>
                    </w:rPr>
                    <m:t>anchor</m:t>
                  </m:r>
                </m:sub>
              </m:sSub>
            </m:e>
          </m:d>
        </m:oMath>
      </m:oMathPara>
    </w:p>
    <w:p w14:paraId="281EE8D4" w14:textId="44D6E2CF" w:rsidR="00823D32" w:rsidRDefault="00823D32" w:rsidP="00F830CE">
      <w:pPr>
        <w:rPr>
          <w:rFonts w:eastAsia="Batang"/>
          <w:lang w:val="en-US"/>
        </w:rPr>
      </w:pPr>
    </w:p>
    <w:p w14:paraId="02C7F838" w14:textId="312331EA" w:rsidR="00823D32" w:rsidRPr="00966BDA" w:rsidRDefault="00823D32" w:rsidP="00F830CE">
      <w:pPr>
        <w:rPr>
          <w:rFonts w:eastAsia="Batang"/>
          <w:b/>
          <w:bCs/>
          <w:lang w:val="en-US"/>
        </w:rPr>
      </w:pPr>
      <w:r w:rsidRPr="00966BDA">
        <w:rPr>
          <w:rFonts w:eastAsia="Batang"/>
          <w:b/>
          <w:bCs/>
          <w:lang w:val="en-US"/>
        </w:rPr>
        <w:t>Proposal</w:t>
      </w:r>
      <w:r w:rsidR="007F65DA">
        <w:rPr>
          <w:rFonts w:eastAsia="Batang"/>
          <w:b/>
          <w:bCs/>
          <w:lang w:val="en-US"/>
        </w:rPr>
        <w:t xml:space="preserve"> </w:t>
      </w:r>
      <w:r w:rsidR="00D51E55">
        <w:rPr>
          <w:rFonts w:eastAsia="Batang"/>
          <w:b/>
          <w:bCs/>
          <w:lang w:val="en-US"/>
        </w:rPr>
        <w:t>3</w:t>
      </w:r>
      <w:r w:rsidR="00E25408" w:rsidRPr="00966BDA">
        <w:rPr>
          <w:rFonts w:eastAsia="Batang"/>
          <w:b/>
          <w:bCs/>
          <w:lang w:val="en-US"/>
        </w:rPr>
        <w:t xml:space="preserve">. NRSRP measurements on non-anchor carrier can be filtered or combined with </w:t>
      </w:r>
      <w:r w:rsidR="00966BDA" w:rsidRPr="00966BDA">
        <w:rPr>
          <w:rFonts w:eastAsia="Batang"/>
          <w:b/>
          <w:bCs/>
          <w:lang w:val="en-US"/>
        </w:rPr>
        <w:t>NRSRP measurement on anchor carrier</w:t>
      </w:r>
      <w:r w:rsidR="00E25408" w:rsidRPr="00966BDA">
        <w:rPr>
          <w:rFonts w:eastAsia="Batang"/>
          <w:b/>
          <w:bCs/>
          <w:lang w:val="en-US"/>
        </w:rPr>
        <w:t xml:space="preserve"> after translating </w:t>
      </w:r>
      <w:r w:rsidR="00966BDA" w:rsidRPr="00966BDA">
        <w:rPr>
          <w:rFonts w:eastAsia="Batang"/>
          <w:b/>
          <w:bCs/>
          <w:lang w:val="en-US"/>
        </w:rPr>
        <w:t xml:space="preserve">the non-anchor carrier measurement with parameter </w:t>
      </w:r>
      <w:r w:rsidR="00EA4094" w:rsidRPr="00EA4094">
        <w:rPr>
          <w:rFonts w:eastAsia="Batang"/>
          <w:b/>
          <w:bCs/>
          <w:i/>
          <w:iCs/>
          <w:lang w:val="en-US" w:eastAsia="zh-CN"/>
        </w:rPr>
        <w:t>nrs-PowerOffsetNonAnchor</w:t>
      </w:r>
      <w:r w:rsidR="00966BDA" w:rsidRPr="00966BDA">
        <w:rPr>
          <w:rFonts w:eastAsia="Batang"/>
          <w:b/>
          <w:bCs/>
          <w:i/>
          <w:iCs/>
          <w:lang w:val="en-US" w:eastAsia="zh-CN"/>
        </w:rPr>
        <w:t>.</w:t>
      </w:r>
    </w:p>
    <w:p w14:paraId="05109B46" w14:textId="2BCA17CB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206A7B88" w14:textId="77777777" w:rsidR="00F35DB7" w:rsidRPr="00CF07A0" w:rsidRDefault="00F35DB7" w:rsidP="00F35DB7">
      <w:pPr>
        <w:rPr>
          <w:rFonts w:eastAsiaTheme="minorEastAsia"/>
          <w:b/>
          <w:bCs/>
        </w:rPr>
      </w:pPr>
      <w:r w:rsidRPr="00CF07A0">
        <w:rPr>
          <w:rFonts w:eastAsiaTheme="minorEastAsia"/>
          <w:b/>
          <w:bCs/>
        </w:rPr>
        <w:t xml:space="preserve">Observation 1. </w:t>
      </w:r>
      <w:r w:rsidRPr="00CF07A0">
        <w:rPr>
          <w:rFonts w:eastAsiaTheme="minorHAnsi"/>
          <w:b/>
          <w:bCs/>
        </w:rPr>
        <w:t xml:space="preserve">In the case of </w:t>
      </w:r>
      <m:oMath>
        <m:r>
          <m:rPr>
            <m:sty m:val="bi"/>
          </m:rPr>
          <w:rPr>
            <w:rFonts w:ascii="Cambria Math" w:eastAsiaTheme="minorHAnsi" w:hAnsi="Cambria Math"/>
          </w:rPr>
          <m:t>nB=T/2</m:t>
        </m:r>
      </m:oMath>
      <w:r w:rsidRPr="00CF07A0">
        <w:rPr>
          <w:rFonts w:eastAsiaTheme="minorEastAsia"/>
          <w:b/>
          <w:bCs/>
        </w:rPr>
        <w:t>, there are enough number of NRS subframes to enable RRM measurements on the non-anchor carrier. However, every other PO has NRS subframes.</w:t>
      </w:r>
    </w:p>
    <w:p w14:paraId="3011C7DB" w14:textId="77777777" w:rsidR="00F35DB7" w:rsidRPr="00CF07A0" w:rsidRDefault="00F35DB7" w:rsidP="00F35DB7">
      <w:pPr>
        <w:rPr>
          <w:rFonts w:eastAsiaTheme="minorEastAsia"/>
          <w:b/>
          <w:bCs/>
        </w:rPr>
      </w:pPr>
      <w:r w:rsidRPr="00CF07A0">
        <w:rPr>
          <w:rFonts w:eastAsiaTheme="minorEastAsia"/>
          <w:b/>
          <w:bCs/>
        </w:rPr>
        <w:t xml:space="preserve">Proposal 1. UE to be allowed to perform RRM measurements on the non-anchor carrier if in DRX cycles corresponding to PO with NRS subframes preceding it as UE has this knowledge. </w:t>
      </w:r>
    </w:p>
    <w:p w14:paraId="15971F87" w14:textId="77777777" w:rsidR="00F35DB7" w:rsidRPr="00CF07A0" w:rsidRDefault="00F35DB7" w:rsidP="00F35DB7">
      <w:pPr>
        <w:rPr>
          <w:rFonts w:eastAsiaTheme="minorEastAsia"/>
          <w:b/>
          <w:bCs/>
        </w:rPr>
      </w:pPr>
      <w:r w:rsidRPr="00CF07A0">
        <w:rPr>
          <w:rFonts w:eastAsiaTheme="minorEastAsia"/>
          <w:b/>
          <w:bCs/>
        </w:rPr>
        <w:t xml:space="preserve">Proposal 2. RAN4 to discuss RRM measurements on non-anchor carrier </w:t>
      </w:r>
      <w:r w:rsidRPr="00CF07A0">
        <w:rPr>
          <w:rFonts w:eastAsiaTheme="minorHAnsi"/>
          <w:b/>
          <w:bCs/>
        </w:rPr>
        <w:t xml:space="preserve">for </w:t>
      </w:r>
      <m:oMath>
        <m:r>
          <m:rPr>
            <m:sty m:val="bi"/>
          </m:rPr>
          <w:rPr>
            <w:rFonts w:ascii="Cambria Math" w:eastAsiaTheme="minorHAnsi" w:hAnsi="Cambria Math"/>
          </w:rPr>
          <m:t>nB&lt;T/2</m:t>
        </m:r>
      </m:oMath>
      <w:r w:rsidRPr="00CF07A0">
        <w:rPr>
          <w:rFonts w:eastAsiaTheme="minorEastAsia"/>
          <w:b/>
          <w:bCs/>
        </w:rPr>
        <w:t>:</w:t>
      </w:r>
    </w:p>
    <w:p w14:paraId="61A139C2" w14:textId="77777777" w:rsidR="00F35DB7" w:rsidRPr="00CF07A0" w:rsidRDefault="00F35DB7" w:rsidP="00F35DB7">
      <w:pPr>
        <w:pStyle w:val="ListParagraph"/>
        <w:numPr>
          <w:ilvl w:val="0"/>
          <w:numId w:val="40"/>
        </w:numPr>
        <w:rPr>
          <w:rFonts w:eastAsiaTheme="minorHAnsi"/>
          <w:b/>
          <w:bCs/>
          <w:sz w:val="20"/>
          <w:szCs w:val="20"/>
        </w:rPr>
      </w:pPr>
      <w:r w:rsidRPr="00CF07A0">
        <w:rPr>
          <w:rFonts w:eastAsiaTheme="minorHAnsi"/>
          <w:b/>
          <w:bCs/>
          <w:sz w:val="20"/>
          <w:szCs w:val="20"/>
        </w:rPr>
        <w:t>Option 1: disallow RRM measurements in non-anchor carrier</w:t>
      </w:r>
    </w:p>
    <w:p w14:paraId="0131BEC4" w14:textId="77777777" w:rsidR="00F35DB7" w:rsidRPr="00CF07A0" w:rsidRDefault="00F35DB7" w:rsidP="00F35DB7">
      <w:pPr>
        <w:pStyle w:val="ListParagraph"/>
        <w:numPr>
          <w:ilvl w:val="0"/>
          <w:numId w:val="40"/>
        </w:numPr>
        <w:rPr>
          <w:rFonts w:eastAsiaTheme="minorHAnsi"/>
          <w:b/>
          <w:bCs/>
          <w:sz w:val="20"/>
          <w:szCs w:val="20"/>
        </w:rPr>
      </w:pPr>
      <w:r w:rsidRPr="00CF07A0">
        <w:rPr>
          <w:rFonts w:eastAsiaTheme="minorHAnsi"/>
          <w:b/>
          <w:bCs/>
          <w:sz w:val="20"/>
          <w:szCs w:val="20"/>
        </w:rPr>
        <w:t>Option 2: allow it but leave it to UE implementation and not specify requirements for them</w:t>
      </w:r>
    </w:p>
    <w:p w14:paraId="02FF8E88" w14:textId="77777777" w:rsidR="00F35DB7" w:rsidRPr="00F35DB7" w:rsidRDefault="00F35DB7" w:rsidP="00F35DB7">
      <w:pPr>
        <w:rPr>
          <w:lang w:val="en-US"/>
        </w:rPr>
      </w:pPr>
    </w:p>
    <w:p w14:paraId="4B7C0144" w14:textId="5E81E75C" w:rsidR="00804DAC" w:rsidRPr="00F35DB7" w:rsidRDefault="00F35DB7" w:rsidP="00804DAC">
      <w:pPr>
        <w:rPr>
          <w:rFonts w:eastAsia="Batang"/>
          <w:b/>
          <w:bCs/>
          <w:lang w:val="en-US"/>
        </w:rPr>
      </w:pPr>
      <w:r w:rsidRPr="00966BDA">
        <w:rPr>
          <w:rFonts w:eastAsia="Batang"/>
          <w:b/>
          <w:bCs/>
          <w:lang w:val="en-US"/>
        </w:rPr>
        <w:t>Proposal</w:t>
      </w:r>
      <w:r>
        <w:rPr>
          <w:rFonts w:eastAsia="Batang"/>
          <w:b/>
          <w:bCs/>
          <w:lang w:val="en-US"/>
        </w:rPr>
        <w:t xml:space="preserve"> 3</w:t>
      </w:r>
      <w:r w:rsidRPr="00966BDA">
        <w:rPr>
          <w:rFonts w:eastAsia="Batang"/>
          <w:b/>
          <w:bCs/>
          <w:lang w:val="en-US"/>
        </w:rPr>
        <w:t xml:space="preserve">. NRSRP measurements on non-anchor carrier can be filtered or combined with NRSRP measurement on anchor carrier after translating the non-anchor carrier measurement with parameter </w:t>
      </w:r>
      <w:r w:rsidR="00EA4094" w:rsidRPr="00EA4094">
        <w:rPr>
          <w:rFonts w:eastAsia="Batang"/>
          <w:b/>
          <w:bCs/>
          <w:i/>
          <w:iCs/>
          <w:lang w:val="en-US" w:eastAsia="zh-CN"/>
        </w:rPr>
        <w:t>nrs-PowerOffsetNonAnchor</w:t>
      </w:r>
      <w:r w:rsidRPr="00966BDA">
        <w:rPr>
          <w:rFonts w:eastAsia="Batang"/>
          <w:b/>
          <w:bCs/>
          <w:i/>
          <w:iCs/>
          <w:lang w:val="en-US" w:eastAsia="zh-CN"/>
        </w:rPr>
        <w:t>.</w:t>
      </w:r>
    </w:p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7B142946" w14:textId="5FC90AFE" w:rsidR="00BF31AD" w:rsidRDefault="00922E8F" w:rsidP="00797CE5">
      <w:pPr>
        <w:rPr>
          <w:lang w:val="en-US"/>
        </w:rPr>
      </w:pPr>
      <w:r>
        <w:rPr>
          <w:lang w:val="en-US"/>
        </w:rPr>
        <w:t>[1] R4-</w:t>
      </w:r>
      <w:r w:rsidR="00884DF5">
        <w:rPr>
          <w:lang w:val="en-US"/>
        </w:rPr>
        <w:t>1912783</w:t>
      </w:r>
    </w:p>
    <w:sectPr w:rsidR="00BF31AD" w:rsidSect="00571A0A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9C2AF3" w14:textId="77777777" w:rsidR="00A86D3F" w:rsidRDefault="00A86D3F">
      <w:r>
        <w:separator/>
      </w:r>
    </w:p>
  </w:endnote>
  <w:endnote w:type="continuationSeparator" w:id="0">
    <w:p w14:paraId="16ABA13C" w14:textId="77777777" w:rsidR="00A86D3F" w:rsidRDefault="00A86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875E96" w14:textId="77777777" w:rsidR="00A86D3F" w:rsidRDefault="00A86D3F">
      <w:r>
        <w:separator/>
      </w:r>
    </w:p>
  </w:footnote>
  <w:footnote w:type="continuationSeparator" w:id="0">
    <w:p w14:paraId="5F0FC9CA" w14:textId="77777777" w:rsidR="00A86D3F" w:rsidRDefault="00A86D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5B40C39"/>
    <w:multiLevelType w:val="hybridMultilevel"/>
    <w:tmpl w:val="422639EC"/>
    <w:lvl w:ilvl="0" w:tplc="9B906B0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84931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4071E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CEE69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265BC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0EF5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691F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04A43B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2ABB3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F57BD"/>
    <w:multiLevelType w:val="hybridMultilevel"/>
    <w:tmpl w:val="4EB2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E6F8F"/>
    <w:multiLevelType w:val="hybridMultilevel"/>
    <w:tmpl w:val="0FC2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D1199A"/>
    <w:multiLevelType w:val="hybridMultilevel"/>
    <w:tmpl w:val="AF4C97D4"/>
    <w:lvl w:ilvl="0" w:tplc="33C443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5C9B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386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D286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6E64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C824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222F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92A9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4EBD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A65EE"/>
    <w:multiLevelType w:val="hybridMultilevel"/>
    <w:tmpl w:val="63DC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A1A34"/>
    <w:multiLevelType w:val="hybridMultilevel"/>
    <w:tmpl w:val="EE7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828FF"/>
    <w:multiLevelType w:val="hybridMultilevel"/>
    <w:tmpl w:val="E0689E02"/>
    <w:lvl w:ilvl="0" w:tplc="2E864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96D124">
      <w:start w:val="39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387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6CB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70F5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07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24E7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9648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6E7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1DCC5A0B"/>
    <w:multiLevelType w:val="hybridMultilevel"/>
    <w:tmpl w:val="1DA0C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263636"/>
    <w:multiLevelType w:val="hybridMultilevel"/>
    <w:tmpl w:val="D10C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A3100A"/>
    <w:multiLevelType w:val="hybridMultilevel"/>
    <w:tmpl w:val="01B8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F78D9"/>
    <w:multiLevelType w:val="hybridMultilevel"/>
    <w:tmpl w:val="D354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E57D35"/>
    <w:multiLevelType w:val="hybridMultilevel"/>
    <w:tmpl w:val="812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5C28C3"/>
    <w:multiLevelType w:val="hybridMultilevel"/>
    <w:tmpl w:val="031EE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31027A"/>
    <w:multiLevelType w:val="hybridMultilevel"/>
    <w:tmpl w:val="7400C0DE"/>
    <w:lvl w:ilvl="0" w:tplc="BF92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6C30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A5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A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4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A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8C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3067BFD"/>
    <w:multiLevelType w:val="hybridMultilevel"/>
    <w:tmpl w:val="E31C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30363C"/>
    <w:multiLevelType w:val="hybridMultilevel"/>
    <w:tmpl w:val="4BFA387C"/>
    <w:lvl w:ilvl="0" w:tplc="4D02B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284D42">
      <w:numFmt w:val="none"/>
      <w:lvlText w:val=""/>
      <w:lvlJc w:val="left"/>
      <w:pPr>
        <w:tabs>
          <w:tab w:val="num" w:pos="360"/>
        </w:tabs>
      </w:pPr>
    </w:lvl>
    <w:lvl w:ilvl="2" w:tplc="397A8A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EC5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AE8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10D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0E32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CCC2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249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4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071801"/>
    <w:multiLevelType w:val="hybridMultilevel"/>
    <w:tmpl w:val="38D23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2D2933"/>
    <w:multiLevelType w:val="hybridMultilevel"/>
    <w:tmpl w:val="AD7A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7441EE"/>
    <w:multiLevelType w:val="hybridMultilevel"/>
    <w:tmpl w:val="F54E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8949B5"/>
    <w:multiLevelType w:val="hybridMultilevel"/>
    <w:tmpl w:val="C20E3486"/>
    <w:lvl w:ilvl="0" w:tplc="40AA1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72C">
      <w:start w:val="22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20AC">
      <w:start w:val="22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61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84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A1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3A50CB1"/>
    <w:multiLevelType w:val="hybridMultilevel"/>
    <w:tmpl w:val="4BB49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636D15"/>
    <w:multiLevelType w:val="hybridMultilevel"/>
    <w:tmpl w:val="F70E6E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1" w15:restartNumberingAfterBreak="0">
    <w:nsid w:val="68F728B6"/>
    <w:multiLevelType w:val="hybridMultilevel"/>
    <w:tmpl w:val="F2D2046A"/>
    <w:lvl w:ilvl="0" w:tplc="B28645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B637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4C33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2C2E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B4CF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6AB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E69D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0C2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0851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B503141"/>
    <w:multiLevelType w:val="hybridMultilevel"/>
    <w:tmpl w:val="A3CE8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5" w15:restartNumberingAfterBreak="0">
    <w:nsid w:val="7B5130E7"/>
    <w:multiLevelType w:val="hybridMultilevel"/>
    <w:tmpl w:val="9998C9A6"/>
    <w:lvl w:ilvl="0" w:tplc="917A7E8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02EA9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2A796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9E17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761A9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366E13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1E15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F2B6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1E808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E42516"/>
    <w:multiLevelType w:val="hybridMultilevel"/>
    <w:tmpl w:val="0112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3"/>
  </w:num>
  <w:num w:numId="3">
    <w:abstractNumId w:val="36"/>
  </w:num>
  <w:num w:numId="4">
    <w:abstractNumId w:val="14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3"/>
  </w:num>
  <w:num w:numId="8">
    <w:abstractNumId w:val="10"/>
  </w:num>
  <w:num w:numId="9">
    <w:abstractNumId w:val="24"/>
  </w:num>
  <w:num w:numId="10">
    <w:abstractNumId w:val="6"/>
  </w:num>
  <w:num w:numId="11">
    <w:abstractNumId w:val="20"/>
  </w:num>
  <w:num w:numId="12">
    <w:abstractNumId w:val="9"/>
  </w:num>
  <w:num w:numId="13">
    <w:abstractNumId w:val="18"/>
  </w:num>
  <w:num w:numId="14">
    <w:abstractNumId w:val="3"/>
  </w:num>
  <w:num w:numId="15">
    <w:abstractNumId w:val="38"/>
  </w:num>
  <w:num w:numId="16">
    <w:abstractNumId w:val="28"/>
  </w:num>
  <w:num w:numId="17">
    <w:abstractNumId w:val="11"/>
  </w:num>
  <w:num w:numId="18">
    <w:abstractNumId w:val="37"/>
  </w:num>
  <w:num w:numId="19">
    <w:abstractNumId w:val="27"/>
  </w:num>
  <w:num w:numId="20">
    <w:abstractNumId w:val="17"/>
  </w:num>
  <w:num w:numId="21">
    <w:abstractNumId w:val="29"/>
  </w:num>
  <w:num w:numId="22">
    <w:abstractNumId w:val="26"/>
  </w:num>
  <w:num w:numId="23">
    <w:abstractNumId w:val="7"/>
  </w:num>
  <w:num w:numId="2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30"/>
  </w:num>
  <w:num w:numId="26">
    <w:abstractNumId w:val="34"/>
  </w:num>
  <w:num w:numId="27">
    <w:abstractNumId w:val="8"/>
  </w:num>
  <w:num w:numId="28">
    <w:abstractNumId w:val="32"/>
  </w:num>
  <w:num w:numId="29">
    <w:abstractNumId w:val="21"/>
  </w:num>
  <w:num w:numId="30">
    <w:abstractNumId w:val="16"/>
  </w:num>
  <w:num w:numId="31">
    <w:abstractNumId w:val="25"/>
  </w:num>
  <w:num w:numId="32">
    <w:abstractNumId w:val="12"/>
  </w:num>
  <w:num w:numId="33">
    <w:abstractNumId w:val="4"/>
  </w:num>
  <w:num w:numId="34">
    <w:abstractNumId w:val="15"/>
  </w:num>
  <w:num w:numId="35">
    <w:abstractNumId w:val="22"/>
  </w:num>
  <w:num w:numId="36">
    <w:abstractNumId w:val="2"/>
  </w:num>
  <w:num w:numId="37">
    <w:abstractNumId w:val="31"/>
  </w:num>
  <w:num w:numId="38">
    <w:abstractNumId w:val="35"/>
  </w:num>
  <w:num w:numId="39">
    <w:abstractNumId w:val="5"/>
  </w:num>
  <w:num w:numId="40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2CC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2FE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152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928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5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3BFD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1543"/>
    <w:rsid w:val="00131569"/>
    <w:rsid w:val="00131793"/>
    <w:rsid w:val="00131E99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128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67F07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DA3"/>
    <w:rsid w:val="00175E15"/>
    <w:rsid w:val="00175E26"/>
    <w:rsid w:val="00176156"/>
    <w:rsid w:val="00176241"/>
    <w:rsid w:val="00176318"/>
    <w:rsid w:val="00176652"/>
    <w:rsid w:val="001768B6"/>
    <w:rsid w:val="00176945"/>
    <w:rsid w:val="00176A0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578"/>
    <w:rsid w:val="001956A0"/>
    <w:rsid w:val="00195A89"/>
    <w:rsid w:val="00195FDF"/>
    <w:rsid w:val="001961E0"/>
    <w:rsid w:val="001966D2"/>
    <w:rsid w:val="00196FDA"/>
    <w:rsid w:val="001971C3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1BF"/>
    <w:rsid w:val="001B035A"/>
    <w:rsid w:val="001B0D11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64F"/>
    <w:rsid w:val="001C11F9"/>
    <w:rsid w:val="001C1821"/>
    <w:rsid w:val="001C186D"/>
    <w:rsid w:val="001C21A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3B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C55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C"/>
    <w:rsid w:val="0024454E"/>
    <w:rsid w:val="00244E74"/>
    <w:rsid w:val="00245111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73E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3B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A41"/>
    <w:rsid w:val="00297B1F"/>
    <w:rsid w:val="00297B7D"/>
    <w:rsid w:val="00297C07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5D0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F91"/>
    <w:rsid w:val="002F3196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BC6"/>
    <w:rsid w:val="00302D5C"/>
    <w:rsid w:val="00302E42"/>
    <w:rsid w:val="00302E8A"/>
    <w:rsid w:val="00302E94"/>
    <w:rsid w:val="00303015"/>
    <w:rsid w:val="00303262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DCF"/>
    <w:rsid w:val="0032082A"/>
    <w:rsid w:val="00321007"/>
    <w:rsid w:val="00321552"/>
    <w:rsid w:val="00321D66"/>
    <w:rsid w:val="00321EE2"/>
    <w:rsid w:val="003220E3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2B69"/>
    <w:rsid w:val="003B30C7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4D37"/>
    <w:rsid w:val="003C537E"/>
    <w:rsid w:val="003C55BA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BCF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874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8C4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156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554"/>
    <w:rsid w:val="00455884"/>
    <w:rsid w:val="00455FE7"/>
    <w:rsid w:val="00456226"/>
    <w:rsid w:val="004567EE"/>
    <w:rsid w:val="00456AB6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B79B6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1DCA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290"/>
    <w:rsid w:val="0053589D"/>
    <w:rsid w:val="00535E13"/>
    <w:rsid w:val="00536162"/>
    <w:rsid w:val="0053650A"/>
    <w:rsid w:val="00536833"/>
    <w:rsid w:val="00536D3E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15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9E2"/>
    <w:rsid w:val="00586B81"/>
    <w:rsid w:val="00586D95"/>
    <w:rsid w:val="005871F5"/>
    <w:rsid w:val="0058736F"/>
    <w:rsid w:val="005873E4"/>
    <w:rsid w:val="00587903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D8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1B0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E5C"/>
    <w:rsid w:val="00634EDF"/>
    <w:rsid w:val="006352DA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165"/>
    <w:rsid w:val="00636784"/>
    <w:rsid w:val="006367FE"/>
    <w:rsid w:val="00636EAC"/>
    <w:rsid w:val="006373E9"/>
    <w:rsid w:val="00637435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2A7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6E4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5DBE"/>
    <w:rsid w:val="006A64C8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C7D74"/>
    <w:rsid w:val="006D0380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4F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5E6E"/>
    <w:rsid w:val="00746184"/>
    <w:rsid w:val="0074659C"/>
    <w:rsid w:val="0074697D"/>
    <w:rsid w:val="00746F72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471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4FC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58A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1"/>
    <w:rsid w:val="007C38F9"/>
    <w:rsid w:val="007C3FC1"/>
    <w:rsid w:val="007C415F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334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5D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4DAC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3D32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211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61D"/>
    <w:rsid w:val="00851719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DF5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2E8F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431"/>
    <w:rsid w:val="00966BDA"/>
    <w:rsid w:val="009670F9"/>
    <w:rsid w:val="00967A57"/>
    <w:rsid w:val="00967DF8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A2F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99B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2D29"/>
    <w:rsid w:val="00A0365B"/>
    <w:rsid w:val="00A038D6"/>
    <w:rsid w:val="00A038E7"/>
    <w:rsid w:val="00A03A84"/>
    <w:rsid w:val="00A04069"/>
    <w:rsid w:val="00A0412A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19C"/>
    <w:rsid w:val="00A1263B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8E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7A7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6D3F"/>
    <w:rsid w:val="00A8741D"/>
    <w:rsid w:val="00A87424"/>
    <w:rsid w:val="00A87552"/>
    <w:rsid w:val="00A87665"/>
    <w:rsid w:val="00A87EE2"/>
    <w:rsid w:val="00A903C8"/>
    <w:rsid w:val="00A9055E"/>
    <w:rsid w:val="00A90663"/>
    <w:rsid w:val="00A90724"/>
    <w:rsid w:val="00A90A49"/>
    <w:rsid w:val="00A90AA0"/>
    <w:rsid w:val="00A90F19"/>
    <w:rsid w:val="00A911A5"/>
    <w:rsid w:val="00A91B8F"/>
    <w:rsid w:val="00A91D29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3FF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A32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63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478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2E9"/>
    <w:rsid w:val="00B447C3"/>
    <w:rsid w:val="00B449C9"/>
    <w:rsid w:val="00B4540B"/>
    <w:rsid w:val="00B454D8"/>
    <w:rsid w:val="00B46047"/>
    <w:rsid w:val="00B4614C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19C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A8A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266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2B"/>
    <w:rsid w:val="00BC4194"/>
    <w:rsid w:val="00BC4326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4FC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EE"/>
    <w:rsid w:val="00C6411C"/>
    <w:rsid w:val="00C644C8"/>
    <w:rsid w:val="00C64668"/>
    <w:rsid w:val="00C64915"/>
    <w:rsid w:val="00C6495E"/>
    <w:rsid w:val="00C649CD"/>
    <w:rsid w:val="00C65088"/>
    <w:rsid w:val="00C6525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F6E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CFD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7A0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6B9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06E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1E55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4C6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4E16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2E6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88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2B0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408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79E"/>
    <w:rsid w:val="00E408DB"/>
    <w:rsid w:val="00E41085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2C6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C1F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2F63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4082"/>
    <w:rsid w:val="00EA4094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9E4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1D5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DB7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5BFA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0CE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78E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3F62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24A"/>
    <w:rsid w:val="00FA07B0"/>
    <w:rsid w:val="00FA0807"/>
    <w:rsid w:val="00FA0BD0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9C5EB9"/>
    <w:pPr>
      <w:numPr>
        <w:numId w:val="2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7628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11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4556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53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75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27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83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151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099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03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1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605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332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34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790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050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614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16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0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29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394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0846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1868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86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39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80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39ED7-B6EC-4262-A00D-926F833EB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151</TotalTime>
  <Pages>3</Pages>
  <Words>802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Arash Mirbagheri</cp:lastModifiedBy>
  <cp:revision>91</cp:revision>
  <cp:lastPrinted>2009-04-22T21:01:00Z</cp:lastPrinted>
  <dcterms:created xsi:type="dcterms:W3CDTF">2019-10-30T17:36:00Z</dcterms:created>
  <dcterms:modified xsi:type="dcterms:W3CDTF">2019-11-08T20:58:00Z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